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894F8" w14:textId="750A1DC6" w:rsidR="00585DF1" w:rsidRDefault="00585DF1" w:rsidP="00771F7E">
      <w:pPr>
        <w:pStyle w:val="LAEbene1"/>
        <w:numPr>
          <w:ilvl w:val="0"/>
          <w:numId w:val="0"/>
        </w:numPr>
        <w:ind w:left="567" w:hanging="567"/>
      </w:pPr>
      <w:bookmarkStart w:id="0" w:name="_Toc77065028"/>
      <w:bookmarkStart w:id="1" w:name="_Toc151307419"/>
      <w:bookmarkStart w:id="2" w:name="_Toc151318996"/>
      <w:r>
        <w:t>Bei Bedarf auszufüllende Formblätter</w:t>
      </w:r>
      <w:bookmarkEnd w:id="0"/>
      <w:bookmarkEnd w:id="1"/>
      <w:bookmarkEnd w:id="2"/>
    </w:p>
    <w:tbl>
      <w:tblPr>
        <w:tblStyle w:val="Tabellenraster"/>
        <w:tblW w:w="0" w:type="auto"/>
        <w:tblLook w:val="04A0" w:firstRow="1" w:lastRow="0" w:firstColumn="1" w:lastColumn="0" w:noHBand="0" w:noVBand="1"/>
      </w:tblPr>
      <w:tblGrid>
        <w:gridCol w:w="9062"/>
      </w:tblGrid>
      <w:tr w:rsidR="00585DF1" w14:paraId="51C32D44" w14:textId="77777777" w:rsidTr="3D426B71">
        <w:tc>
          <w:tcPr>
            <w:tcW w:w="9062" w:type="dxa"/>
            <w:tcBorders>
              <w:top w:val="nil"/>
              <w:left w:val="nil"/>
              <w:right w:val="nil"/>
            </w:tcBorders>
          </w:tcPr>
          <w:p w14:paraId="383E86B9" w14:textId="77777777" w:rsidR="00585DF1" w:rsidRDefault="00585DF1" w:rsidP="00BA2549">
            <w:pPr>
              <w:pStyle w:val="LAText"/>
            </w:pPr>
            <w:r>
              <w:t>Leistung</w:t>
            </w:r>
          </w:p>
        </w:tc>
      </w:tr>
      <w:tr w:rsidR="0070638A" w14:paraId="3A7F4829" w14:textId="77777777" w:rsidTr="3D426B71">
        <w:trPr>
          <w:trHeight w:val="454"/>
        </w:trPr>
        <w:tc>
          <w:tcPr>
            <w:tcW w:w="9062" w:type="dxa"/>
            <w:tcBorders>
              <w:bottom w:val="single" w:sz="4" w:space="0" w:color="auto"/>
            </w:tcBorders>
            <w:vAlign w:val="center"/>
          </w:tcPr>
          <w:p w14:paraId="47AC5D2C" w14:textId="42B15251" w:rsidR="0088291B" w:rsidRPr="0088291B" w:rsidRDefault="00C3211D" w:rsidP="001E6451">
            <w:pPr>
              <w:pStyle w:val="Kopfzeile"/>
              <w:rPr>
                <w:rFonts w:eastAsia="Arial"/>
                <w:kern w:val="3"/>
              </w:rPr>
            </w:pPr>
            <w:r>
              <w:rPr>
                <w:sz w:val="20"/>
              </w:rPr>
              <w:t>Imagefilm ZKGs</w:t>
            </w:r>
          </w:p>
        </w:tc>
      </w:tr>
      <w:tr w:rsidR="0070638A" w14:paraId="618A2414" w14:textId="77777777" w:rsidTr="3D426B71">
        <w:tc>
          <w:tcPr>
            <w:tcW w:w="9062" w:type="dxa"/>
            <w:tcBorders>
              <w:left w:val="nil"/>
              <w:right w:val="nil"/>
            </w:tcBorders>
          </w:tcPr>
          <w:p w14:paraId="40002B4E" w14:textId="77777777" w:rsidR="0070638A" w:rsidRDefault="0070638A" w:rsidP="0070638A">
            <w:pPr>
              <w:pStyle w:val="LAText"/>
            </w:pPr>
            <w:r>
              <w:t>Vergabenummer</w:t>
            </w:r>
          </w:p>
        </w:tc>
      </w:tr>
      <w:tr w:rsidR="0070638A" w14:paraId="3A93F9A4" w14:textId="77777777" w:rsidTr="3D426B71">
        <w:trPr>
          <w:trHeight w:val="454"/>
        </w:trPr>
        <w:tc>
          <w:tcPr>
            <w:tcW w:w="9062" w:type="dxa"/>
            <w:vAlign w:val="center"/>
          </w:tcPr>
          <w:p w14:paraId="0B96FDD1" w14:textId="7AB78BFA" w:rsidR="0070638A" w:rsidRPr="00DC181F" w:rsidRDefault="00840FD7" w:rsidP="0070638A">
            <w:pPr>
              <w:pStyle w:val="LAText"/>
              <w:spacing w:before="0"/>
              <w:jc w:val="left"/>
              <w:rPr>
                <w:szCs w:val="21"/>
              </w:rPr>
            </w:pPr>
            <w:r>
              <w:rPr>
                <w:szCs w:val="21"/>
              </w:rPr>
              <w:t>IGA-2026-P2000-00</w:t>
            </w:r>
            <w:r w:rsidR="00B508AA">
              <w:rPr>
                <w:szCs w:val="21"/>
              </w:rPr>
              <w:t>4</w:t>
            </w:r>
          </w:p>
        </w:tc>
      </w:tr>
    </w:tbl>
    <w:p w14:paraId="3E93C43C" w14:textId="611E4C07" w:rsidR="00585DF1" w:rsidRDefault="00585DF1" w:rsidP="00585DF1">
      <w:pPr>
        <w:pStyle w:val="LAText1"/>
        <w:ind w:left="0"/>
      </w:pPr>
      <w:r w:rsidRPr="00585DF1">
        <w:rPr>
          <w:u w:val="single"/>
        </w:rPr>
        <w:t>Hinweis</w:t>
      </w:r>
    </w:p>
    <w:p w14:paraId="23391A99" w14:textId="54414052" w:rsidR="00585DF1" w:rsidRDefault="00585DF1" w:rsidP="00585DF1">
      <w:pPr>
        <w:pStyle w:val="LAText1"/>
        <w:ind w:left="0"/>
      </w:pPr>
      <w:r w:rsidRPr="00585DF1">
        <w:t>Nachfolgende Formblätter</w:t>
      </w:r>
      <w:r>
        <w:t xml:space="preserve"> dieses Formulars</w:t>
      </w:r>
      <w:r w:rsidRPr="00585DF1">
        <w:t xml:space="preserve"> </w:t>
      </w:r>
      <w:r>
        <w:t xml:space="preserve">sind vom </w:t>
      </w:r>
      <w:r w:rsidR="006332F4">
        <w:t>Bieter*innen</w:t>
      </w:r>
      <w:r>
        <w:t xml:space="preserve">/der </w:t>
      </w:r>
      <w:r w:rsidR="006332F4">
        <w:t>Bietergemeinschaft</w:t>
      </w:r>
      <w:r>
        <w:t xml:space="preserve"> bei Bedarf auszufüllen und mit </w:t>
      </w:r>
      <w:r w:rsidR="00771F7E">
        <w:t>seinem/</w:t>
      </w:r>
      <w:r>
        <w:t xml:space="preserve">ihrem Angebot einzureichen. </w:t>
      </w:r>
    </w:p>
    <w:p w14:paraId="2A792F6B" w14:textId="41D44A95" w:rsidR="00585DF1" w:rsidRDefault="00585DF1" w:rsidP="00585DF1">
      <w:pPr>
        <w:pStyle w:val="LAText1"/>
        <w:ind w:left="0"/>
      </w:pPr>
      <w:r>
        <w:t>Dabei hat d</w:t>
      </w:r>
      <w:r w:rsidRPr="005F7ADA">
        <w:t xml:space="preserve">er </w:t>
      </w:r>
      <w:r w:rsidR="006332F4">
        <w:t>Bieter*innen</w:t>
      </w:r>
      <w:r w:rsidRPr="005F7ADA">
        <w:t xml:space="preserve">/die </w:t>
      </w:r>
      <w:r w:rsidR="006332F4">
        <w:t>Bietergemeinschaft</w:t>
      </w:r>
      <w:r w:rsidRPr="005F7ADA">
        <w:t xml:space="preserve"> die </w:t>
      </w:r>
      <w:proofErr w:type="gramStart"/>
      <w:r w:rsidRPr="005F7ADA">
        <w:t>in blau hinterlegten Bereiche</w:t>
      </w:r>
      <w:proofErr w:type="gramEnd"/>
      <w:r w:rsidRPr="005F7ADA">
        <w:t xml:space="preserve"> des Formblatts vollständig wahrheitsgemäß auszufüllen und/oder anzukreuzen, soweit diese zutreffen. Zudem erklärt er</w:t>
      </w:r>
      <w:r w:rsidR="00771F7E">
        <w:t>/sie</w:t>
      </w:r>
      <w:r w:rsidRPr="005F7ADA">
        <w:t xml:space="preserve"> mit Abgabe des Formblattes, dass er</w:t>
      </w:r>
      <w:r w:rsidR="00771F7E">
        <w:t>/sie</w:t>
      </w:r>
      <w:r w:rsidRPr="005F7ADA">
        <w:t xml:space="preserve"> die kursiv geschriebenen Eigenerklärungen wahrheitsgemäß abgibt</w:t>
      </w:r>
      <w:r>
        <w:t>, soweit er</w:t>
      </w:r>
      <w:r w:rsidR="00771F7E">
        <w:t>/sie</w:t>
      </w:r>
      <w:r>
        <w:t xml:space="preserve"> in den blau hinterlegten Bereichen keine gegenteilige Erklärung abgibt</w:t>
      </w:r>
      <w:r w:rsidRPr="005F7ADA">
        <w:t>.</w:t>
      </w:r>
      <w:r>
        <w:t xml:space="preserve"> </w:t>
      </w:r>
    </w:p>
    <w:p w14:paraId="2F3B7127" w14:textId="7E2B69D7" w:rsidR="00585DF1" w:rsidRDefault="00585DF1" w:rsidP="00585DF1">
      <w:pPr>
        <w:pStyle w:val="LAText1"/>
        <w:ind w:left="0"/>
      </w:pPr>
      <w:r>
        <w:t>Die Hinweise zu den Formblättern sind unbedingt zu beachten.</w:t>
      </w:r>
    </w:p>
    <w:p w14:paraId="73FAF8E5" w14:textId="43C091DD" w:rsidR="00585DF1" w:rsidRDefault="00585DF1" w:rsidP="00585DF1">
      <w:pPr>
        <w:pStyle w:val="LAText1"/>
        <w:ind w:left="0"/>
      </w:pPr>
      <w:r>
        <w:t xml:space="preserve">Dieses Formular besteht </w:t>
      </w:r>
      <w:proofErr w:type="gramStart"/>
      <w:r>
        <w:t>aus folgenden</w:t>
      </w:r>
      <w:proofErr w:type="gramEnd"/>
      <w:r>
        <w:t xml:space="preserve"> Formblättern:</w:t>
      </w:r>
    </w:p>
    <w:p w14:paraId="4DA8B35C" w14:textId="77777777" w:rsidR="00DC0535" w:rsidRDefault="00DC0535" w:rsidP="00585DF1">
      <w:pPr>
        <w:pStyle w:val="LAText1"/>
        <w:ind w:left="0"/>
      </w:pPr>
    </w:p>
    <w:sdt>
      <w:sdtPr>
        <w:id w:val="1951285316"/>
        <w:docPartObj>
          <w:docPartGallery w:val="Table of Contents"/>
          <w:docPartUnique/>
        </w:docPartObj>
      </w:sdtPr>
      <w:sdtEndPr>
        <w:rPr>
          <w:b/>
          <w:bCs/>
        </w:rPr>
      </w:sdtEndPr>
      <w:sdtContent>
        <w:p w14:paraId="159FAB49" w14:textId="4FB024BE" w:rsidR="007C00D2" w:rsidRDefault="00CF4038">
          <w:pPr>
            <w:pStyle w:val="Verzeichnis1"/>
            <w:tabs>
              <w:tab w:val="right" w:leader="dot" w:pos="9062"/>
            </w:tabs>
            <w:rPr>
              <w:rStyle w:val="Hyperlink"/>
              <w:noProof/>
            </w:rPr>
          </w:pPr>
          <w:r>
            <w:fldChar w:fldCharType="begin"/>
          </w:r>
          <w:r>
            <w:instrText xml:space="preserve"> TOC \o "1-3" \h \z \u </w:instrText>
          </w:r>
          <w:r>
            <w:fldChar w:fldCharType="separate"/>
          </w:r>
          <w:hyperlink w:anchor="_Toc151318996" w:history="1">
            <w:r w:rsidR="007C00D2" w:rsidRPr="00127E47">
              <w:rPr>
                <w:rStyle w:val="Hyperlink"/>
                <w:noProof/>
              </w:rPr>
              <w:t>Bei Bedarf auszufüllende Formblätter</w:t>
            </w:r>
            <w:r w:rsidR="007C00D2">
              <w:rPr>
                <w:noProof/>
                <w:webHidden/>
              </w:rPr>
              <w:tab/>
            </w:r>
            <w:r w:rsidR="007C00D2">
              <w:rPr>
                <w:noProof/>
                <w:webHidden/>
              </w:rPr>
              <w:fldChar w:fldCharType="begin"/>
            </w:r>
            <w:r w:rsidR="007C00D2">
              <w:rPr>
                <w:noProof/>
                <w:webHidden/>
              </w:rPr>
              <w:instrText xml:space="preserve"> PAGEREF _Toc151318996 \h </w:instrText>
            </w:r>
            <w:r w:rsidR="007C00D2">
              <w:rPr>
                <w:noProof/>
                <w:webHidden/>
              </w:rPr>
            </w:r>
            <w:r w:rsidR="007C00D2">
              <w:rPr>
                <w:noProof/>
                <w:webHidden/>
              </w:rPr>
              <w:fldChar w:fldCharType="separate"/>
            </w:r>
            <w:r w:rsidR="007C00D2">
              <w:rPr>
                <w:noProof/>
                <w:webHidden/>
              </w:rPr>
              <w:t>1</w:t>
            </w:r>
            <w:r w:rsidR="007C00D2">
              <w:rPr>
                <w:noProof/>
                <w:webHidden/>
              </w:rPr>
              <w:fldChar w:fldCharType="end"/>
            </w:r>
          </w:hyperlink>
        </w:p>
        <w:p w14:paraId="337E70C1" w14:textId="77777777" w:rsidR="007C00D2" w:rsidRPr="007C00D2" w:rsidRDefault="007C00D2" w:rsidP="007C00D2"/>
        <w:p w14:paraId="297AB9A2" w14:textId="32A116FF" w:rsidR="007C00D2" w:rsidRDefault="007C00D2">
          <w:pPr>
            <w:pStyle w:val="Verzeichnis2"/>
            <w:rPr>
              <w:rFonts w:asciiTheme="minorHAnsi" w:eastAsiaTheme="minorEastAsia" w:hAnsiTheme="minorHAnsi" w:cstheme="minorBidi"/>
              <w:noProof/>
              <w:sz w:val="22"/>
              <w:lang w:eastAsia="de-DE"/>
            </w:rPr>
          </w:pPr>
          <w:hyperlink w:anchor="_Toc151318997" w:history="1">
            <w:r w:rsidRPr="00127E47">
              <w:rPr>
                <w:rStyle w:val="Hyperlink"/>
                <w:noProof/>
              </w:rPr>
              <w:t>I.</w:t>
            </w:r>
            <w:r>
              <w:rPr>
                <w:rFonts w:asciiTheme="minorHAnsi" w:eastAsiaTheme="minorEastAsia" w:hAnsiTheme="minorHAnsi" w:cstheme="minorBidi"/>
                <w:noProof/>
                <w:sz w:val="22"/>
                <w:lang w:eastAsia="de-DE"/>
              </w:rPr>
              <w:tab/>
            </w:r>
            <w:r w:rsidRPr="00127E47">
              <w:rPr>
                <w:rStyle w:val="Hyperlink"/>
                <w:noProof/>
              </w:rPr>
              <w:t xml:space="preserve">Formblatt B_05.I: </w:t>
            </w:r>
            <w:r w:rsidR="006332F4">
              <w:rPr>
                <w:rStyle w:val="Hyperlink"/>
                <w:noProof/>
              </w:rPr>
              <w:t>Bietergemeinschaft</w:t>
            </w:r>
            <w:r w:rsidRPr="00127E47">
              <w:rPr>
                <w:rStyle w:val="Hyperlink"/>
                <w:noProof/>
              </w:rPr>
              <w:t>serklärung</w:t>
            </w:r>
            <w:r>
              <w:rPr>
                <w:noProof/>
                <w:webHidden/>
              </w:rPr>
              <w:tab/>
            </w:r>
            <w:r>
              <w:rPr>
                <w:noProof/>
                <w:webHidden/>
              </w:rPr>
              <w:fldChar w:fldCharType="begin"/>
            </w:r>
            <w:r>
              <w:rPr>
                <w:noProof/>
                <w:webHidden/>
              </w:rPr>
              <w:instrText xml:space="preserve"> PAGEREF _Toc151318997 \h </w:instrText>
            </w:r>
            <w:r>
              <w:rPr>
                <w:noProof/>
                <w:webHidden/>
              </w:rPr>
            </w:r>
            <w:r>
              <w:rPr>
                <w:noProof/>
                <w:webHidden/>
              </w:rPr>
              <w:fldChar w:fldCharType="separate"/>
            </w:r>
            <w:r>
              <w:rPr>
                <w:noProof/>
                <w:webHidden/>
              </w:rPr>
              <w:t>2</w:t>
            </w:r>
            <w:r>
              <w:rPr>
                <w:noProof/>
                <w:webHidden/>
              </w:rPr>
              <w:fldChar w:fldCharType="end"/>
            </w:r>
          </w:hyperlink>
        </w:p>
        <w:p w14:paraId="64303279" w14:textId="4283A81D" w:rsidR="007C00D2" w:rsidRDefault="007C00D2">
          <w:pPr>
            <w:pStyle w:val="Verzeichnis2"/>
            <w:rPr>
              <w:rFonts w:asciiTheme="minorHAnsi" w:eastAsiaTheme="minorEastAsia" w:hAnsiTheme="minorHAnsi" w:cstheme="minorBidi"/>
              <w:noProof/>
              <w:sz w:val="22"/>
              <w:lang w:eastAsia="de-DE"/>
            </w:rPr>
          </w:pPr>
          <w:hyperlink w:anchor="_Toc151318998" w:history="1">
            <w:r w:rsidRPr="00127E47">
              <w:rPr>
                <w:rStyle w:val="Hyperlink"/>
                <w:noProof/>
              </w:rPr>
              <w:t>II.</w:t>
            </w:r>
            <w:r>
              <w:rPr>
                <w:rFonts w:asciiTheme="minorHAnsi" w:eastAsiaTheme="minorEastAsia" w:hAnsiTheme="minorHAnsi" w:cstheme="minorBidi"/>
                <w:noProof/>
                <w:sz w:val="22"/>
                <w:lang w:eastAsia="de-DE"/>
              </w:rPr>
              <w:tab/>
            </w:r>
            <w:r w:rsidRPr="00127E47">
              <w:rPr>
                <w:rStyle w:val="Hyperlink"/>
                <w:noProof/>
              </w:rPr>
              <w:t>Formblatt B_05.II: Eignungsleihe</w:t>
            </w:r>
            <w:r>
              <w:rPr>
                <w:noProof/>
                <w:webHidden/>
              </w:rPr>
              <w:tab/>
            </w:r>
            <w:r>
              <w:rPr>
                <w:noProof/>
                <w:webHidden/>
              </w:rPr>
              <w:fldChar w:fldCharType="begin"/>
            </w:r>
            <w:r>
              <w:rPr>
                <w:noProof/>
                <w:webHidden/>
              </w:rPr>
              <w:instrText xml:space="preserve"> PAGEREF _Toc151318998 \h </w:instrText>
            </w:r>
            <w:r>
              <w:rPr>
                <w:noProof/>
                <w:webHidden/>
              </w:rPr>
            </w:r>
            <w:r>
              <w:rPr>
                <w:noProof/>
                <w:webHidden/>
              </w:rPr>
              <w:fldChar w:fldCharType="separate"/>
            </w:r>
            <w:r>
              <w:rPr>
                <w:noProof/>
                <w:webHidden/>
              </w:rPr>
              <w:t>5</w:t>
            </w:r>
            <w:r>
              <w:rPr>
                <w:noProof/>
                <w:webHidden/>
              </w:rPr>
              <w:fldChar w:fldCharType="end"/>
            </w:r>
          </w:hyperlink>
        </w:p>
        <w:p w14:paraId="4417E387" w14:textId="280D35C2" w:rsidR="00CF4038" w:rsidRDefault="00CF4038">
          <w:r>
            <w:rPr>
              <w:b/>
              <w:bCs/>
            </w:rPr>
            <w:fldChar w:fldCharType="end"/>
          </w:r>
        </w:p>
      </w:sdtContent>
    </w:sdt>
    <w:p w14:paraId="0AB3F48B" w14:textId="60BE3320" w:rsidR="00585DF1" w:rsidRDefault="00585DF1">
      <w:pPr>
        <w:spacing w:after="160" w:line="259" w:lineRule="auto"/>
        <w:rPr>
          <w:rFonts w:eastAsia="Times New Roman" w:cs="Times New Roman"/>
          <w:szCs w:val="24"/>
          <w:u w:val="single"/>
          <w:lang w:eastAsia="de-DE"/>
        </w:rPr>
      </w:pPr>
      <w:r>
        <w:rPr>
          <w:u w:val="single"/>
        </w:rPr>
        <w:br w:type="page"/>
      </w:r>
    </w:p>
    <w:p w14:paraId="0261ABD8" w14:textId="247FE123" w:rsidR="00585DF1" w:rsidRDefault="00585DF1" w:rsidP="00585DF1">
      <w:pPr>
        <w:pStyle w:val="LAEbene2"/>
        <w:spacing w:after="200"/>
      </w:pPr>
      <w:bookmarkStart w:id="3" w:name="_Toc77065029"/>
      <w:bookmarkStart w:id="4" w:name="_Toc151318997"/>
      <w:r>
        <w:lastRenderedPageBreak/>
        <w:t xml:space="preserve">Formblatt </w:t>
      </w:r>
      <w:r w:rsidR="00261C4C">
        <w:t>B_0</w:t>
      </w:r>
      <w:r w:rsidR="000D02B4">
        <w:t>5</w:t>
      </w:r>
      <w:r>
        <w:t xml:space="preserve">.I: </w:t>
      </w:r>
      <w:r w:rsidR="006332F4">
        <w:t>Bietergemeinschaft</w:t>
      </w:r>
      <w:r>
        <w:t>serklärung</w:t>
      </w:r>
      <w:bookmarkEnd w:id="3"/>
      <w:bookmarkEnd w:id="4"/>
    </w:p>
    <w:tbl>
      <w:tblPr>
        <w:tblStyle w:val="Tabellenraster"/>
        <w:tblW w:w="9204" w:type="dxa"/>
        <w:tblInd w:w="-142" w:type="dxa"/>
        <w:tblLook w:val="04A0" w:firstRow="1" w:lastRow="0" w:firstColumn="1" w:lastColumn="0" w:noHBand="0" w:noVBand="1"/>
      </w:tblPr>
      <w:tblGrid>
        <w:gridCol w:w="3162"/>
        <w:gridCol w:w="949"/>
        <w:gridCol w:w="283"/>
        <w:gridCol w:w="556"/>
        <w:gridCol w:w="1233"/>
        <w:gridCol w:w="3021"/>
      </w:tblGrid>
      <w:tr w:rsidR="00585DF1" w14:paraId="379A1376" w14:textId="77777777" w:rsidTr="00585DF1">
        <w:tc>
          <w:tcPr>
            <w:tcW w:w="9204" w:type="dxa"/>
            <w:gridSpan w:val="6"/>
            <w:tcBorders>
              <w:top w:val="nil"/>
              <w:left w:val="nil"/>
              <w:bottom w:val="nil"/>
              <w:right w:val="nil"/>
            </w:tcBorders>
          </w:tcPr>
          <w:p w14:paraId="1852B297" w14:textId="50F18383" w:rsidR="00585DF1" w:rsidRDefault="006332F4" w:rsidP="00585DF1">
            <w:pPr>
              <w:pStyle w:val="LAText1"/>
              <w:ind w:left="0"/>
            </w:pPr>
            <w:r>
              <w:t>Bieter*innen</w:t>
            </w:r>
            <w:r w:rsidR="00585DF1">
              <w:t xml:space="preserve"> / </w:t>
            </w:r>
            <w:r>
              <w:t>Bietergemeinschaft</w:t>
            </w:r>
            <w:r w:rsidR="00585DF1">
              <w:t>:</w:t>
            </w:r>
          </w:p>
        </w:tc>
      </w:tr>
      <w:tr w:rsidR="00585DF1" w14:paraId="17B1AFEC" w14:textId="77777777" w:rsidTr="00CD0518">
        <w:tc>
          <w:tcPr>
            <w:tcW w:w="4111" w:type="dxa"/>
            <w:gridSpan w:val="2"/>
            <w:tcBorders>
              <w:bottom w:val="single" w:sz="4" w:space="0" w:color="auto"/>
            </w:tcBorders>
            <w:vAlign w:val="center"/>
          </w:tcPr>
          <w:p w14:paraId="61CD41C2" w14:textId="0277A382" w:rsidR="00585DF1" w:rsidRDefault="00585DF1" w:rsidP="00CD0518">
            <w:pPr>
              <w:pStyle w:val="LAText1"/>
              <w:ind w:left="0"/>
              <w:jc w:val="left"/>
            </w:pPr>
            <w:r>
              <w:t xml:space="preserve">Bezeichnung der </w:t>
            </w:r>
            <w:r w:rsidR="006332F4">
              <w:t>Bietergemeinschaft</w:t>
            </w:r>
            <w:r>
              <w:t>:</w:t>
            </w:r>
          </w:p>
        </w:tc>
        <w:tc>
          <w:tcPr>
            <w:tcW w:w="5093" w:type="dxa"/>
            <w:gridSpan w:val="4"/>
            <w:tcBorders>
              <w:bottom w:val="single" w:sz="4" w:space="0" w:color="auto"/>
            </w:tcBorders>
            <w:shd w:val="clear" w:color="auto" w:fill="D9E2F3" w:themeFill="accent1" w:themeFillTint="33"/>
          </w:tcPr>
          <w:p w14:paraId="0711680D" w14:textId="77777777" w:rsidR="00585DF1" w:rsidRDefault="00585DF1" w:rsidP="00585DF1">
            <w:pPr>
              <w:pStyle w:val="LAText1"/>
              <w:ind w:left="0"/>
            </w:pPr>
          </w:p>
          <w:p w14:paraId="0B7EB9FC" w14:textId="56013314" w:rsidR="00585DF1" w:rsidRDefault="00585DF1" w:rsidP="00585DF1">
            <w:pPr>
              <w:pStyle w:val="LAText1"/>
              <w:ind w:left="0"/>
            </w:pPr>
          </w:p>
        </w:tc>
      </w:tr>
      <w:tr w:rsidR="00585DF1" w14:paraId="2A998505" w14:textId="77777777" w:rsidTr="00585DF1">
        <w:tc>
          <w:tcPr>
            <w:tcW w:w="9204" w:type="dxa"/>
            <w:gridSpan w:val="6"/>
            <w:tcBorders>
              <w:top w:val="nil"/>
              <w:left w:val="nil"/>
              <w:bottom w:val="nil"/>
              <w:right w:val="nil"/>
            </w:tcBorders>
            <w:shd w:val="clear" w:color="auto" w:fill="FFFFFF" w:themeFill="background1"/>
          </w:tcPr>
          <w:p w14:paraId="59483190" w14:textId="77777777" w:rsidR="00585DF1" w:rsidRPr="00585DF1" w:rsidRDefault="00585DF1" w:rsidP="00585DF1">
            <w:pPr>
              <w:pStyle w:val="LAText1"/>
              <w:ind w:left="0"/>
              <w:rPr>
                <w:u w:val="single"/>
              </w:rPr>
            </w:pPr>
            <w:r w:rsidRPr="00585DF1">
              <w:rPr>
                <w:u w:val="single"/>
              </w:rPr>
              <w:t>Hinweis:</w:t>
            </w:r>
          </w:p>
          <w:p w14:paraId="320284A4" w14:textId="1AD054A4" w:rsidR="00585DF1" w:rsidRDefault="00585DF1" w:rsidP="008A2ABF">
            <w:pPr>
              <w:pStyle w:val="LAText1"/>
              <w:spacing w:before="0"/>
              <w:ind w:left="0"/>
            </w:pPr>
            <w:r>
              <w:t xml:space="preserve">Im Falle der Bildung einer </w:t>
            </w:r>
            <w:r w:rsidR="006332F4">
              <w:t>Bietergemeinschaft</w:t>
            </w:r>
            <w:r>
              <w:t xml:space="preserve"> sind die in den blau hinterlegten markierten Bereichen des Formblatts geforderten Angaben wahrheitsgemäß auszufüllen und die kursiv hinterlegten Erklärungen abzugeben. Die entsprechend ergänzte Datei ist auszudrucken. </w:t>
            </w:r>
          </w:p>
          <w:p w14:paraId="25A759DA" w14:textId="5E580EB6" w:rsidR="00585DF1" w:rsidRDefault="00585DF1" w:rsidP="00585DF1">
            <w:pPr>
              <w:pStyle w:val="LAText1"/>
              <w:ind w:left="0"/>
            </w:pPr>
            <w:r>
              <w:t xml:space="preserve">Besteht die </w:t>
            </w:r>
            <w:r w:rsidR="006332F4">
              <w:t>Bietergemeinschaft</w:t>
            </w:r>
            <w:r>
              <w:t xml:space="preserve"> aus mehr Mitgliedern, als im Rahmen der Tabelle vorgesehen, ist die Tabelle mit den Angaben zu den Mitgliedern der </w:t>
            </w:r>
            <w:r w:rsidR="006332F4">
              <w:t>Bietergemeinschaft</w:t>
            </w:r>
            <w:r>
              <w:t xml:space="preserve"> entsprechend zu vervielfältigen.</w:t>
            </w:r>
          </w:p>
          <w:p w14:paraId="202EC49B" w14:textId="74AF8B7C" w:rsidR="00585DF1" w:rsidRDefault="00585DF1" w:rsidP="00585DF1">
            <w:pPr>
              <w:pStyle w:val="LAText1"/>
              <w:ind w:left="0"/>
            </w:pPr>
            <w:r>
              <w:t xml:space="preserve">Die ausgedruckte Datei ist von jedem Mitglied der </w:t>
            </w:r>
            <w:r w:rsidR="006332F4">
              <w:t>Bietergemeinschaft</w:t>
            </w:r>
            <w:r>
              <w:t xml:space="preserve"> eigenhändig zu unterschreiben und mit dem Firmenstempel zu versehen. </w:t>
            </w:r>
          </w:p>
          <w:p w14:paraId="2DBF9A91" w14:textId="67279605" w:rsidR="00585DF1" w:rsidRDefault="00585DF1" w:rsidP="00585DF1">
            <w:pPr>
              <w:pStyle w:val="LAText1"/>
              <w:ind w:left="0"/>
            </w:pPr>
            <w:r>
              <w:t xml:space="preserve">Die ausgefüllte und von jedem Mitglied der </w:t>
            </w:r>
            <w:r w:rsidR="006332F4">
              <w:t>Bietergemeinschaft</w:t>
            </w:r>
            <w:r>
              <w:t xml:space="preserve"> unterschriebene Datei ist dem Angebot als </w:t>
            </w:r>
            <w:r w:rsidR="00834095">
              <w:t>PDF</w:t>
            </w:r>
            <w:r>
              <w:t xml:space="preserve">-Scan beizufügen. Der Auftraggeber behält sich vor, das Original der von allen Mitgliedern der </w:t>
            </w:r>
            <w:r w:rsidR="006332F4">
              <w:t>Bietergemeinschaft</w:t>
            </w:r>
            <w:r>
              <w:t xml:space="preserve"> unterzeichneten Erklärung innerhalb einer angemessenen Frist zu fordern.</w:t>
            </w:r>
          </w:p>
        </w:tc>
      </w:tr>
      <w:tr w:rsidR="00585DF1" w14:paraId="428D354B" w14:textId="77777777" w:rsidTr="008A2ABF">
        <w:tc>
          <w:tcPr>
            <w:tcW w:w="3162" w:type="dxa"/>
            <w:tcBorders>
              <w:top w:val="nil"/>
              <w:left w:val="nil"/>
            </w:tcBorders>
            <w:shd w:val="clear" w:color="auto" w:fill="FFFFFF" w:themeFill="background1"/>
          </w:tcPr>
          <w:p w14:paraId="2594AB52" w14:textId="77777777" w:rsidR="00585DF1" w:rsidRDefault="00585DF1" w:rsidP="00585DF1">
            <w:pPr>
              <w:pStyle w:val="LAText1"/>
              <w:ind w:left="0"/>
            </w:pPr>
          </w:p>
        </w:tc>
        <w:tc>
          <w:tcPr>
            <w:tcW w:w="3021" w:type="dxa"/>
            <w:gridSpan w:val="4"/>
            <w:tcBorders>
              <w:top w:val="single" w:sz="4" w:space="0" w:color="auto"/>
            </w:tcBorders>
            <w:shd w:val="clear" w:color="auto" w:fill="FFFFFF" w:themeFill="background1"/>
            <w:vAlign w:val="center"/>
          </w:tcPr>
          <w:p w14:paraId="537D3032" w14:textId="188D97F4" w:rsidR="00585DF1" w:rsidRDefault="00585DF1" w:rsidP="008A2ABF">
            <w:pPr>
              <w:pStyle w:val="LAText1"/>
              <w:spacing w:before="0"/>
              <w:ind w:left="0"/>
              <w:jc w:val="left"/>
            </w:pPr>
            <w:r>
              <w:t xml:space="preserve">Mitglied 1 der </w:t>
            </w:r>
            <w:r w:rsidR="006332F4">
              <w:t>Bietergemeinschaft</w:t>
            </w:r>
          </w:p>
        </w:tc>
        <w:tc>
          <w:tcPr>
            <w:tcW w:w="3021" w:type="dxa"/>
            <w:tcBorders>
              <w:top w:val="single" w:sz="4" w:space="0" w:color="auto"/>
            </w:tcBorders>
            <w:shd w:val="clear" w:color="auto" w:fill="FFFFFF" w:themeFill="background1"/>
            <w:vAlign w:val="center"/>
          </w:tcPr>
          <w:p w14:paraId="04AED77B" w14:textId="447096AD" w:rsidR="00585DF1" w:rsidRDefault="00585DF1" w:rsidP="008A2ABF">
            <w:pPr>
              <w:pStyle w:val="LAText1"/>
              <w:spacing w:before="0"/>
              <w:ind w:left="0"/>
              <w:jc w:val="left"/>
            </w:pPr>
            <w:r>
              <w:t xml:space="preserve">Mitglied 2 der </w:t>
            </w:r>
            <w:r w:rsidR="006332F4">
              <w:t>Bietergemeinschaft</w:t>
            </w:r>
          </w:p>
        </w:tc>
      </w:tr>
      <w:tr w:rsidR="00585DF1" w14:paraId="08170957" w14:textId="77777777" w:rsidTr="008A2ABF">
        <w:tc>
          <w:tcPr>
            <w:tcW w:w="3162" w:type="dxa"/>
            <w:tcBorders>
              <w:top w:val="nil"/>
            </w:tcBorders>
            <w:shd w:val="clear" w:color="auto" w:fill="FFFFFF" w:themeFill="background1"/>
            <w:vAlign w:val="center"/>
          </w:tcPr>
          <w:p w14:paraId="5A304B32" w14:textId="6107B9DA" w:rsidR="00585DF1" w:rsidRDefault="00585DF1" w:rsidP="00585DF1">
            <w:pPr>
              <w:pStyle w:val="LAText1"/>
              <w:ind w:left="0"/>
              <w:jc w:val="left"/>
            </w:pPr>
            <w:r>
              <w:t>Name/Firma:</w:t>
            </w:r>
          </w:p>
        </w:tc>
        <w:tc>
          <w:tcPr>
            <w:tcW w:w="3021" w:type="dxa"/>
            <w:gridSpan w:val="4"/>
            <w:tcBorders>
              <w:top w:val="single" w:sz="4" w:space="0" w:color="auto"/>
            </w:tcBorders>
            <w:shd w:val="clear" w:color="auto" w:fill="D9E2F3" w:themeFill="accent1" w:themeFillTint="33"/>
          </w:tcPr>
          <w:p w14:paraId="09C1A0D3" w14:textId="77777777" w:rsidR="00585DF1" w:rsidRDefault="00585DF1" w:rsidP="00585DF1">
            <w:pPr>
              <w:pStyle w:val="LAText1"/>
              <w:ind w:left="0"/>
            </w:pPr>
          </w:p>
        </w:tc>
        <w:tc>
          <w:tcPr>
            <w:tcW w:w="3021" w:type="dxa"/>
            <w:tcBorders>
              <w:top w:val="single" w:sz="4" w:space="0" w:color="auto"/>
            </w:tcBorders>
            <w:shd w:val="clear" w:color="auto" w:fill="D9E2F3" w:themeFill="accent1" w:themeFillTint="33"/>
          </w:tcPr>
          <w:p w14:paraId="64436217" w14:textId="77777777" w:rsidR="00585DF1" w:rsidRDefault="00585DF1" w:rsidP="00585DF1">
            <w:pPr>
              <w:pStyle w:val="LAText1"/>
              <w:ind w:left="0"/>
            </w:pPr>
          </w:p>
        </w:tc>
      </w:tr>
      <w:tr w:rsidR="00585DF1" w14:paraId="6DF29E7B" w14:textId="77777777" w:rsidTr="008A2ABF">
        <w:tc>
          <w:tcPr>
            <w:tcW w:w="3162" w:type="dxa"/>
            <w:tcBorders>
              <w:top w:val="nil"/>
            </w:tcBorders>
            <w:shd w:val="clear" w:color="auto" w:fill="FFFFFF" w:themeFill="background1"/>
            <w:vAlign w:val="center"/>
          </w:tcPr>
          <w:p w14:paraId="01D40F72" w14:textId="2A62E0F9" w:rsidR="00585DF1" w:rsidRDefault="00585DF1" w:rsidP="00585DF1">
            <w:pPr>
              <w:pStyle w:val="LAText1"/>
              <w:ind w:left="0"/>
              <w:jc w:val="left"/>
            </w:pPr>
            <w:r>
              <w:t>Rechtsform:</w:t>
            </w:r>
          </w:p>
        </w:tc>
        <w:tc>
          <w:tcPr>
            <w:tcW w:w="3021" w:type="dxa"/>
            <w:gridSpan w:val="4"/>
            <w:tcBorders>
              <w:top w:val="single" w:sz="4" w:space="0" w:color="auto"/>
            </w:tcBorders>
            <w:shd w:val="clear" w:color="auto" w:fill="D9E2F3" w:themeFill="accent1" w:themeFillTint="33"/>
          </w:tcPr>
          <w:p w14:paraId="3F6138BE" w14:textId="77777777" w:rsidR="00585DF1" w:rsidRDefault="00585DF1" w:rsidP="00585DF1">
            <w:pPr>
              <w:pStyle w:val="LAText1"/>
              <w:ind w:left="0"/>
            </w:pPr>
          </w:p>
        </w:tc>
        <w:tc>
          <w:tcPr>
            <w:tcW w:w="3021" w:type="dxa"/>
            <w:tcBorders>
              <w:top w:val="single" w:sz="4" w:space="0" w:color="auto"/>
            </w:tcBorders>
            <w:shd w:val="clear" w:color="auto" w:fill="D9E2F3" w:themeFill="accent1" w:themeFillTint="33"/>
          </w:tcPr>
          <w:p w14:paraId="0FCAB0F0" w14:textId="77777777" w:rsidR="00585DF1" w:rsidRDefault="00585DF1" w:rsidP="00585DF1">
            <w:pPr>
              <w:pStyle w:val="LAText1"/>
              <w:ind w:left="0"/>
            </w:pPr>
          </w:p>
        </w:tc>
      </w:tr>
      <w:tr w:rsidR="00585DF1" w14:paraId="31726F8B" w14:textId="77777777" w:rsidTr="008A2ABF">
        <w:tc>
          <w:tcPr>
            <w:tcW w:w="3162" w:type="dxa"/>
            <w:tcBorders>
              <w:top w:val="nil"/>
              <w:bottom w:val="single" w:sz="4" w:space="0" w:color="auto"/>
            </w:tcBorders>
            <w:shd w:val="clear" w:color="auto" w:fill="FFFFFF" w:themeFill="background1"/>
            <w:vAlign w:val="center"/>
          </w:tcPr>
          <w:p w14:paraId="763A75DE" w14:textId="3AC12F5F" w:rsidR="00585DF1" w:rsidRDefault="00585DF1" w:rsidP="00585DF1">
            <w:pPr>
              <w:pStyle w:val="LAText1"/>
              <w:ind w:left="0"/>
              <w:jc w:val="left"/>
            </w:pPr>
            <w:r>
              <w:t>Straße, Hausnummer:</w:t>
            </w:r>
          </w:p>
        </w:tc>
        <w:tc>
          <w:tcPr>
            <w:tcW w:w="3021" w:type="dxa"/>
            <w:gridSpan w:val="4"/>
            <w:tcBorders>
              <w:top w:val="single" w:sz="4" w:space="0" w:color="auto"/>
              <w:bottom w:val="single" w:sz="4" w:space="0" w:color="auto"/>
            </w:tcBorders>
            <w:shd w:val="clear" w:color="auto" w:fill="D9E2F3" w:themeFill="accent1" w:themeFillTint="33"/>
          </w:tcPr>
          <w:p w14:paraId="3BC8B0F2" w14:textId="77777777" w:rsidR="00585DF1" w:rsidRDefault="00585DF1" w:rsidP="00585DF1">
            <w:pPr>
              <w:pStyle w:val="LAText1"/>
              <w:ind w:left="0"/>
            </w:pPr>
          </w:p>
        </w:tc>
        <w:tc>
          <w:tcPr>
            <w:tcW w:w="3021" w:type="dxa"/>
            <w:tcBorders>
              <w:top w:val="single" w:sz="4" w:space="0" w:color="auto"/>
              <w:bottom w:val="single" w:sz="4" w:space="0" w:color="auto"/>
            </w:tcBorders>
            <w:shd w:val="clear" w:color="auto" w:fill="D9E2F3" w:themeFill="accent1" w:themeFillTint="33"/>
          </w:tcPr>
          <w:p w14:paraId="1D3911F4" w14:textId="77777777" w:rsidR="00585DF1" w:rsidRDefault="00585DF1" w:rsidP="00585DF1">
            <w:pPr>
              <w:pStyle w:val="LAText1"/>
              <w:ind w:left="0"/>
            </w:pPr>
          </w:p>
        </w:tc>
      </w:tr>
      <w:tr w:rsidR="00585DF1" w14:paraId="1CDF79EA" w14:textId="77777777" w:rsidTr="008A2ABF">
        <w:tc>
          <w:tcPr>
            <w:tcW w:w="3162" w:type="dxa"/>
            <w:tcBorders>
              <w:top w:val="single" w:sz="4" w:space="0" w:color="auto"/>
              <w:bottom w:val="single" w:sz="4" w:space="0" w:color="auto"/>
            </w:tcBorders>
            <w:shd w:val="clear" w:color="auto" w:fill="FFFFFF" w:themeFill="background1"/>
            <w:vAlign w:val="center"/>
          </w:tcPr>
          <w:p w14:paraId="652D54B2" w14:textId="12CE8BDB" w:rsidR="00585DF1" w:rsidRDefault="00585DF1" w:rsidP="00585DF1">
            <w:pPr>
              <w:pStyle w:val="LAText1"/>
              <w:ind w:left="0"/>
              <w:jc w:val="left"/>
            </w:pPr>
            <w:r>
              <w:t>PLZ, Ort:</w:t>
            </w:r>
          </w:p>
        </w:tc>
        <w:tc>
          <w:tcPr>
            <w:tcW w:w="3021" w:type="dxa"/>
            <w:gridSpan w:val="4"/>
            <w:tcBorders>
              <w:top w:val="single" w:sz="4" w:space="0" w:color="auto"/>
              <w:bottom w:val="single" w:sz="4" w:space="0" w:color="auto"/>
            </w:tcBorders>
            <w:shd w:val="clear" w:color="auto" w:fill="D9E2F3" w:themeFill="accent1" w:themeFillTint="33"/>
          </w:tcPr>
          <w:p w14:paraId="17172EFF" w14:textId="77777777" w:rsidR="00585DF1" w:rsidRDefault="00585DF1" w:rsidP="00585DF1">
            <w:pPr>
              <w:pStyle w:val="LAText1"/>
              <w:ind w:left="0"/>
            </w:pPr>
          </w:p>
        </w:tc>
        <w:tc>
          <w:tcPr>
            <w:tcW w:w="3021" w:type="dxa"/>
            <w:tcBorders>
              <w:top w:val="single" w:sz="4" w:space="0" w:color="auto"/>
              <w:bottom w:val="single" w:sz="4" w:space="0" w:color="auto"/>
            </w:tcBorders>
            <w:shd w:val="clear" w:color="auto" w:fill="D9E2F3" w:themeFill="accent1" w:themeFillTint="33"/>
          </w:tcPr>
          <w:p w14:paraId="6F72A98D" w14:textId="77777777" w:rsidR="00585DF1" w:rsidRDefault="00585DF1" w:rsidP="00585DF1">
            <w:pPr>
              <w:pStyle w:val="LAText1"/>
              <w:ind w:left="0"/>
            </w:pPr>
          </w:p>
        </w:tc>
      </w:tr>
      <w:tr w:rsidR="00585DF1" w14:paraId="1671E759" w14:textId="77777777" w:rsidTr="008A2ABF">
        <w:tc>
          <w:tcPr>
            <w:tcW w:w="3162" w:type="dxa"/>
            <w:tcBorders>
              <w:top w:val="single" w:sz="4" w:space="0" w:color="auto"/>
              <w:bottom w:val="single" w:sz="4" w:space="0" w:color="auto"/>
            </w:tcBorders>
            <w:shd w:val="clear" w:color="auto" w:fill="FFFFFF" w:themeFill="background1"/>
            <w:vAlign w:val="center"/>
          </w:tcPr>
          <w:p w14:paraId="03EF2B31" w14:textId="5CF879EA" w:rsidR="00585DF1" w:rsidRDefault="00585DF1" w:rsidP="00585DF1">
            <w:pPr>
              <w:pStyle w:val="LAText1"/>
              <w:ind w:left="0"/>
              <w:jc w:val="left"/>
            </w:pPr>
            <w:r>
              <w:t>Land:</w:t>
            </w:r>
          </w:p>
        </w:tc>
        <w:tc>
          <w:tcPr>
            <w:tcW w:w="3021" w:type="dxa"/>
            <w:gridSpan w:val="4"/>
            <w:tcBorders>
              <w:top w:val="single" w:sz="4" w:space="0" w:color="auto"/>
              <w:bottom w:val="single" w:sz="4" w:space="0" w:color="auto"/>
            </w:tcBorders>
            <w:shd w:val="clear" w:color="auto" w:fill="D9E2F3" w:themeFill="accent1" w:themeFillTint="33"/>
          </w:tcPr>
          <w:p w14:paraId="09589A05" w14:textId="77777777" w:rsidR="00585DF1" w:rsidRDefault="00585DF1" w:rsidP="00585DF1">
            <w:pPr>
              <w:pStyle w:val="LAText1"/>
              <w:ind w:left="0"/>
            </w:pPr>
          </w:p>
        </w:tc>
        <w:tc>
          <w:tcPr>
            <w:tcW w:w="3021" w:type="dxa"/>
            <w:tcBorders>
              <w:top w:val="single" w:sz="4" w:space="0" w:color="auto"/>
              <w:bottom w:val="single" w:sz="4" w:space="0" w:color="auto"/>
            </w:tcBorders>
            <w:shd w:val="clear" w:color="auto" w:fill="D9E2F3" w:themeFill="accent1" w:themeFillTint="33"/>
          </w:tcPr>
          <w:p w14:paraId="27197388" w14:textId="77777777" w:rsidR="00585DF1" w:rsidRDefault="00585DF1" w:rsidP="00585DF1">
            <w:pPr>
              <w:pStyle w:val="LAText1"/>
              <w:ind w:left="0"/>
            </w:pPr>
          </w:p>
        </w:tc>
      </w:tr>
      <w:tr w:rsidR="00585DF1" w14:paraId="7D351211" w14:textId="77777777" w:rsidTr="008A2ABF">
        <w:tc>
          <w:tcPr>
            <w:tcW w:w="3162" w:type="dxa"/>
            <w:tcBorders>
              <w:top w:val="single" w:sz="4" w:space="0" w:color="auto"/>
              <w:bottom w:val="single" w:sz="4" w:space="0" w:color="auto"/>
            </w:tcBorders>
            <w:shd w:val="clear" w:color="auto" w:fill="FFFFFF" w:themeFill="background1"/>
            <w:vAlign w:val="center"/>
          </w:tcPr>
          <w:p w14:paraId="5AD816C4" w14:textId="15669EB1" w:rsidR="00585DF1" w:rsidRDefault="00585DF1" w:rsidP="00585DF1">
            <w:pPr>
              <w:pStyle w:val="LAText1"/>
              <w:ind w:left="0"/>
              <w:jc w:val="left"/>
            </w:pPr>
            <w:r>
              <w:t>Telefonnummer:</w:t>
            </w:r>
          </w:p>
        </w:tc>
        <w:tc>
          <w:tcPr>
            <w:tcW w:w="3021" w:type="dxa"/>
            <w:gridSpan w:val="4"/>
            <w:tcBorders>
              <w:top w:val="single" w:sz="4" w:space="0" w:color="auto"/>
              <w:bottom w:val="single" w:sz="4" w:space="0" w:color="auto"/>
            </w:tcBorders>
            <w:shd w:val="clear" w:color="auto" w:fill="D9E2F3" w:themeFill="accent1" w:themeFillTint="33"/>
          </w:tcPr>
          <w:p w14:paraId="2EEE328C" w14:textId="77777777" w:rsidR="00585DF1" w:rsidRDefault="00585DF1" w:rsidP="00585DF1">
            <w:pPr>
              <w:pStyle w:val="LAText1"/>
              <w:ind w:left="0"/>
            </w:pPr>
          </w:p>
        </w:tc>
        <w:tc>
          <w:tcPr>
            <w:tcW w:w="3021" w:type="dxa"/>
            <w:tcBorders>
              <w:top w:val="single" w:sz="4" w:space="0" w:color="auto"/>
              <w:bottom w:val="single" w:sz="4" w:space="0" w:color="auto"/>
            </w:tcBorders>
            <w:shd w:val="clear" w:color="auto" w:fill="D9E2F3" w:themeFill="accent1" w:themeFillTint="33"/>
          </w:tcPr>
          <w:p w14:paraId="0315FA6E" w14:textId="77777777" w:rsidR="00585DF1" w:rsidRDefault="00585DF1" w:rsidP="00585DF1">
            <w:pPr>
              <w:pStyle w:val="LAText1"/>
              <w:ind w:left="0"/>
            </w:pPr>
          </w:p>
        </w:tc>
      </w:tr>
      <w:tr w:rsidR="00585DF1" w14:paraId="34B2B454" w14:textId="77777777" w:rsidTr="008A2ABF">
        <w:tc>
          <w:tcPr>
            <w:tcW w:w="3162" w:type="dxa"/>
            <w:tcBorders>
              <w:top w:val="single" w:sz="4" w:space="0" w:color="auto"/>
              <w:bottom w:val="single" w:sz="4" w:space="0" w:color="auto"/>
            </w:tcBorders>
            <w:shd w:val="clear" w:color="auto" w:fill="FFFFFF" w:themeFill="background1"/>
            <w:vAlign w:val="center"/>
          </w:tcPr>
          <w:p w14:paraId="1F0FEBB0" w14:textId="064EC585" w:rsidR="00585DF1" w:rsidRDefault="00585DF1" w:rsidP="00585DF1">
            <w:pPr>
              <w:pStyle w:val="LAText1"/>
              <w:ind w:left="0"/>
              <w:jc w:val="left"/>
            </w:pPr>
            <w:r>
              <w:t>Telefaxnummer:</w:t>
            </w:r>
          </w:p>
        </w:tc>
        <w:tc>
          <w:tcPr>
            <w:tcW w:w="3021" w:type="dxa"/>
            <w:gridSpan w:val="4"/>
            <w:tcBorders>
              <w:top w:val="single" w:sz="4" w:space="0" w:color="auto"/>
              <w:bottom w:val="single" w:sz="4" w:space="0" w:color="auto"/>
            </w:tcBorders>
            <w:shd w:val="clear" w:color="auto" w:fill="D9E2F3" w:themeFill="accent1" w:themeFillTint="33"/>
          </w:tcPr>
          <w:p w14:paraId="40D18572" w14:textId="77777777" w:rsidR="00585DF1" w:rsidRDefault="00585DF1" w:rsidP="00585DF1">
            <w:pPr>
              <w:pStyle w:val="LAText1"/>
              <w:ind w:left="0"/>
            </w:pPr>
          </w:p>
        </w:tc>
        <w:tc>
          <w:tcPr>
            <w:tcW w:w="3021" w:type="dxa"/>
            <w:tcBorders>
              <w:top w:val="single" w:sz="4" w:space="0" w:color="auto"/>
              <w:bottom w:val="single" w:sz="4" w:space="0" w:color="auto"/>
            </w:tcBorders>
            <w:shd w:val="clear" w:color="auto" w:fill="D9E2F3" w:themeFill="accent1" w:themeFillTint="33"/>
          </w:tcPr>
          <w:p w14:paraId="40F93D55" w14:textId="77777777" w:rsidR="00585DF1" w:rsidRDefault="00585DF1" w:rsidP="00585DF1">
            <w:pPr>
              <w:pStyle w:val="LAText1"/>
              <w:ind w:left="0"/>
            </w:pPr>
          </w:p>
        </w:tc>
      </w:tr>
      <w:tr w:rsidR="00585DF1" w14:paraId="0558F9D0" w14:textId="77777777" w:rsidTr="008A2ABF">
        <w:tc>
          <w:tcPr>
            <w:tcW w:w="3162" w:type="dxa"/>
            <w:tcBorders>
              <w:top w:val="single" w:sz="4" w:space="0" w:color="auto"/>
              <w:bottom w:val="single" w:sz="4" w:space="0" w:color="auto"/>
            </w:tcBorders>
            <w:shd w:val="clear" w:color="auto" w:fill="FFFFFF" w:themeFill="background1"/>
            <w:vAlign w:val="center"/>
          </w:tcPr>
          <w:p w14:paraId="2CC1A0FA" w14:textId="7E57977E" w:rsidR="00585DF1" w:rsidRDefault="00585DF1" w:rsidP="00585DF1">
            <w:pPr>
              <w:pStyle w:val="LAText1"/>
              <w:ind w:left="0"/>
              <w:jc w:val="left"/>
            </w:pPr>
            <w:r>
              <w:t>E-Mail-Adresse:</w:t>
            </w:r>
          </w:p>
        </w:tc>
        <w:tc>
          <w:tcPr>
            <w:tcW w:w="3021" w:type="dxa"/>
            <w:gridSpan w:val="4"/>
            <w:tcBorders>
              <w:top w:val="single" w:sz="4" w:space="0" w:color="auto"/>
              <w:bottom w:val="single" w:sz="4" w:space="0" w:color="auto"/>
            </w:tcBorders>
            <w:shd w:val="clear" w:color="auto" w:fill="D9E2F3" w:themeFill="accent1" w:themeFillTint="33"/>
          </w:tcPr>
          <w:p w14:paraId="1B496379" w14:textId="77777777" w:rsidR="00585DF1" w:rsidRDefault="00585DF1" w:rsidP="00585DF1">
            <w:pPr>
              <w:pStyle w:val="LAText1"/>
              <w:ind w:left="0"/>
            </w:pPr>
          </w:p>
        </w:tc>
        <w:tc>
          <w:tcPr>
            <w:tcW w:w="3021" w:type="dxa"/>
            <w:tcBorders>
              <w:top w:val="single" w:sz="4" w:space="0" w:color="auto"/>
              <w:bottom w:val="single" w:sz="4" w:space="0" w:color="auto"/>
            </w:tcBorders>
            <w:shd w:val="clear" w:color="auto" w:fill="D9E2F3" w:themeFill="accent1" w:themeFillTint="33"/>
          </w:tcPr>
          <w:p w14:paraId="6979EBD3" w14:textId="77777777" w:rsidR="00585DF1" w:rsidRDefault="00585DF1" w:rsidP="00585DF1">
            <w:pPr>
              <w:pStyle w:val="LAText1"/>
              <w:ind w:left="0"/>
            </w:pPr>
          </w:p>
        </w:tc>
      </w:tr>
      <w:tr w:rsidR="00585DF1" w14:paraId="202E9429" w14:textId="77777777" w:rsidTr="008A2ABF">
        <w:tc>
          <w:tcPr>
            <w:tcW w:w="3162" w:type="dxa"/>
            <w:tcBorders>
              <w:top w:val="single" w:sz="4" w:space="0" w:color="auto"/>
              <w:bottom w:val="single" w:sz="4" w:space="0" w:color="auto"/>
            </w:tcBorders>
            <w:shd w:val="clear" w:color="auto" w:fill="FFFFFF" w:themeFill="background1"/>
            <w:vAlign w:val="center"/>
          </w:tcPr>
          <w:p w14:paraId="6F84095B" w14:textId="7C46C251" w:rsidR="00585DF1" w:rsidRDefault="00585DF1" w:rsidP="00585DF1">
            <w:pPr>
              <w:pStyle w:val="LAText1"/>
              <w:ind w:left="0"/>
            </w:pPr>
            <w:r>
              <w:lastRenderedPageBreak/>
              <w:t xml:space="preserve">Art und Umfang der in der </w:t>
            </w:r>
            <w:r w:rsidR="006332F4">
              <w:t>Bietergemeinschaft</w:t>
            </w:r>
            <w:r>
              <w:t xml:space="preserve"> im Auftragsfall </w:t>
            </w:r>
            <w:proofErr w:type="gramStart"/>
            <w:r>
              <w:t>zu erbringenden Leistung</w:t>
            </w:r>
            <w:proofErr w:type="gramEnd"/>
            <w:r>
              <w:t>:</w:t>
            </w:r>
          </w:p>
        </w:tc>
        <w:tc>
          <w:tcPr>
            <w:tcW w:w="3021" w:type="dxa"/>
            <w:gridSpan w:val="4"/>
            <w:tcBorders>
              <w:top w:val="single" w:sz="4" w:space="0" w:color="auto"/>
              <w:bottom w:val="single" w:sz="4" w:space="0" w:color="auto"/>
            </w:tcBorders>
            <w:shd w:val="clear" w:color="auto" w:fill="D9E2F3" w:themeFill="accent1" w:themeFillTint="33"/>
          </w:tcPr>
          <w:p w14:paraId="3767E02B" w14:textId="77777777" w:rsidR="00585DF1" w:rsidRDefault="00585DF1" w:rsidP="00585DF1">
            <w:pPr>
              <w:pStyle w:val="LAText1"/>
              <w:ind w:left="0"/>
            </w:pPr>
          </w:p>
        </w:tc>
        <w:tc>
          <w:tcPr>
            <w:tcW w:w="3021" w:type="dxa"/>
            <w:tcBorders>
              <w:top w:val="single" w:sz="4" w:space="0" w:color="auto"/>
              <w:bottom w:val="single" w:sz="4" w:space="0" w:color="auto"/>
            </w:tcBorders>
            <w:shd w:val="clear" w:color="auto" w:fill="D9E2F3" w:themeFill="accent1" w:themeFillTint="33"/>
          </w:tcPr>
          <w:p w14:paraId="270FB20E" w14:textId="77777777" w:rsidR="00585DF1" w:rsidRDefault="00585DF1" w:rsidP="00585DF1">
            <w:pPr>
              <w:pStyle w:val="LAText1"/>
              <w:ind w:left="0"/>
            </w:pPr>
          </w:p>
        </w:tc>
      </w:tr>
      <w:tr w:rsidR="00585DF1" w14:paraId="51BD657E" w14:textId="77777777" w:rsidTr="008A2ABF">
        <w:tc>
          <w:tcPr>
            <w:tcW w:w="3162" w:type="dxa"/>
            <w:tcBorders>
              <w:top w:val="nil"/>
              <w:left w:val="nil"/>
              <w:bottom w:val="single" w:sz="4" w:space="0" w:color="auto"/>
            </w:tcBorders>
            <w:shd w:val="clear" w:color="auto" w:fill="FFFFFF" w:themeFill="background1"/>
          </w:tcPr>
          <w:p w14:paraId="4EBD2D69" w14:textId="77777777" w:rsidR="00585DF1" w:rsidRDefault="00585DF1" w:rsidP="00585DF1">
            <w:pPr>
              <w:pStyle w:val="LAText1"/>
              <w:ind w:left="0"/>
            </w:pPr>
          </w:p>
        </w:tc>
        <w:tc>
          <w:tcPr>
            <w:tcW w:w="3021" w:type="dxa"/>
            <w:gridSpan w:val="4"/>
            <w:tcBorders>
              <w:top w:val="single" w:sz="4" w:space="0" w:color="auto"/>
              <w:bottom w:val="single" w:sz="4" w:space="0" w:color="auto"/>
            </w:tcBorders>
            <w:shd w:val="clear" w:color="auto" w:fill="FFFFFF" w:themeFill="background1"/>
          </w:tcPr>
          <w:p w14:paraId="4A83E4DE" w14:textId="3C4F8619" w:rsidR="00585DF1" w:rsidRDefault="00585DF1" w:rsidP="008A2ABF">
            <w:pPr>
              <w:pStyle w:val="LAText1"/>
              <w:spacing w:before="0"/>
              <w:ind w:left="0"/>
              <w:jc w:val="left"/>
            </w:pPr>
            <w:r>
              <w:t xml:space="preserve">Mitglied 3 der </w:t>
            </w:r>
            <w:r w:rsidR="006332F4">
              <w:t>Bietergemeinschaft</w:t>
            </w:r>
          </w:p>
        </w:tc>
        <w:tc>
          <w:tcPr>
            <w:tcW w:w="3021" w:type="dxa"/>
            <w:tcBorders>
              <w:top w:val="single" w:sz="4" w:space="0" w:color="auto"/>
              <w:bottom w:val="single" w:sz="4" w:space="0" w:color="auto"/>
            </w:tcBorders>
            <w:shd w:val="clear" w:color="auto" w:fill="FFFFFF" w:themeFill="background1"/>
          </w:tcPr>
          <w:p w14:paraId="40EFFCAE" w14:textId="7242309A" w:rsidR="00585DF1" w:rsidRDefault="00585DF1" w:rsidP="008A2ABF">
            <w:pPr>
              <w:pStyle w:val="LAText1"/>
              <w:spacing w:before="0"/>
              <w:ind w:left="0"/>
              <w:jc w:val="left"/>
            </w:pPr>
            <w:r>
              <w:t xml:space="preserve">Mitglied 4 der </w:t>
            </w:r>
            <w:r w:rsidR="006332F4">
              <w:t>Bietergemeinschaft</w:t>
            </w:r>
          </w:p>
        </w:tc>
      </w:tr>
      <w:tr w:rsidR="00585DF1" w14:paraId="47B07FE2" w14:textId="77777777" w:rsidTr="008A2ABF">
        <w:tc>
          <w:tcPr>
            <w:tcW w:w="3162" w:type="dxa"/>
            <w:tcBorders>
              <w:top w:val="nil"/>
            </w:tcBorders>
            <w:shd w:val="clear" w:color="auto" w:fill="FFFFFF" w:themeFill="background1"/>
            <w:vAlign w:val="center"/>
          </w:tcPr>
          <w:p w14:paraId="104192F7" w14:textId="77777777" w:rsidR="00585DF1" w:rsidRDefault="00585DF1" w:rsidP="00585DF1">
            <w:pPr>
              <w:pStyle w:val="LAText1"/>
              <w:ind w:left="0"/>
              <w:jc w:val="left"/>
            </w:pPr>
            <w:r>
              <w:t xml:space="preserve">Name/Firma: </w:t>
            </w:r>
          </w:p>
        </w:tc>
        <w:tc>
          <w:tcPr>
            <w:tcW w:w="3021" w:type="dxa"/>
            <w:gridSpan w:val="4"/>
            <w:tcBorders>
              <w:top w:val="single" w:sz="4" w:space="0" w:color="auto"/>
            </w:tcBorders>
            <w:shd w:val="clear" w:color="auto" w:fill="D9E2F3" w:themeFill="accent1" w:themeFillTint="33"/>
          </w:tcPr>
          <w:p w14:paraId="3EAFC87A" w14:textId="77777777" w:rsidR="00585DF1" w:rsidRDefault="00585DF1" w:rsidP="00F16703">
            <w:pPr>
              <w:pStyle w:val="LAText1"/>
              <w:ind w:left="0"/>
            </w:pPr>
          </w:p>
        </w:tc>
        <w:tc>
          <w:tcPr>
            <w:tcW w:w="3021" w:type="dxa"/>
            <w:tcBorders>
              <w:top w:val="single" w:sz="4" w:space="0" w:color="auto"/>
            </w:tcBorders>
            <w:shd w:val="clear" w:color="auto" w:fill="D9E2F3" w:themeFill="accent1" w:themeFillTint="33"/>
          </w:tcPr>
          <w:p w14:paraId="78AAB361" w14:textId="77777777" w:rsidR="00585DF1" w:rsidRDefault="00585DF1" w:rsidP="00F16703">
            <w:pPr>
              <w:pStyle w:val="LAText1"/>
              <w:ind w:left="0"/>
            </w:pPr>
          </w:p>
        </w:tc>
      </w:tr>
      <w:tr w:rsidR="00585DF1" w14:paraId="5DF665CF" w14:textId="77777777" w:rsidTr="008A2ABF">
        <w:tc>
          <w:tcPr>
            <w:tcW w:w="3162" w:type="dxa"/>
            <w:tcBorders>
              <w:top w:val="nil"/>
            </w:tcBorders>
            <w:shd w:val="clear" w:color="auto" w:fill="FFFFFF" w:themeFill="background1"/>
            <w:vAlign w:val="center"/>
          </w:tcPr>
          <w:p w14:paraId="5926CD74" w14:textId="77777777" w:rsidR="00585DF1" w:rsidRDefault="00585DF1" w:rsidP="00585DF1">
            <w:pPr>
              <w:pStyle w:val="LAText1"/>
              <w:ind w:left="0"/>
              <w:jc w:val="left"/>
            </w:pPr>
            <w:r>
              <w:t>Rechtsform:</w:t>
            </w:r>
          </w:p>
        </w:tc>
        <w:tc>
          <w:tcPr>
            <w:tcW w:w="3021" w:type="dxa"/>
            <w:gridSpan w:val="4"/>
            <w:tcBorders>
              <w:top w:val="single" w:sz="4" w:space="0" w:color="auto"/>
            </w:tcBorders>
            <w:shd w:val="clear" w:color="auto" w:fill="D9E2F3" w:themeFill="accent1" w:themeFillTint="33"/>
          </w:tcPr>
          <w:p w14:paraId="40A4B880" w14:textId="77777777" w:rsidR="00585DF1" w:rsidRDefault="00585DF1" w:rsidP="00F16703">
            <w:pPr>
              <w:pStyle w:val="LAText1"/>
              <w:ind w:left="0"/>
            </w:pPr>
          </w:p>
        </w:tc>
        <w:tc>
          <w:tcPr>
            <w:tcW w:w="3021" w:type="dxa"/>
            <w:tcBorders>
              <w:top w:val="single" w:sz="4" w:space="0" w:color="auto"/>
            </w:tcBorders>
            <w:shd w:val="clear" w:color="auto" w:fill="D9E2F3" w:themeFill="accent1" w:themeFillTint="33"/>
          </w:tcPr>
          <w:p w14:paraId="0A46ECC8" w14:textId="77777777" w:rsidR="00585DF1" w:rsidRDefault="00585DF1" w:rsidP="00F16703">
            <w:pPr>
              <w:pStyle w:val="LAText1"/>
              <w:ind w:left="0"/>
            </w:pPr>
          </w:p>
        </w:tc>
      </w:tr>
      <w:tr w:rsidR="00585DF1" w14:paraId="722AEC04" w14:textId="77777777" w:rsidTr="008A2ABF">
        <w:tc>
          <w:tcPr>
            <w:tcW w:w="3162" w:type="dxa"/>
            <w:tcBorders>
              <w:top w:val="nil"/>
              <w:bottom w:val="single" w:sz="4" w:space="0" w:color="auto"/>
            </w:tcBorders>
            <w:shd w:val="clear" w:color="auto" w:fill="FFFFFF" w:themeFill="background1"/>
            <w:vAlign w:val="center"/>
          </w:tcPr>
          <w:p w14:paraId="50AC9608" w14:textId="77777777" w:rsidR="00585DF1" w:rsidRDefault="00585DF1" w:rsidP="00585DF1">
            <w:pPr>
              <w:pStyle w:val="LAText1"/>
              <w:ind w:left="0"/>
              <w:jc w:val="left"/>
            </w:pPr>
            <w:r>
              <w:t>Straße, Hausnummer:</w:t>
            </w:r>
          </w:p>
        </w:tc>
        <w:tc>
          <w:tcPr>
            <w:tcW w:w="3021" w:type="dxa"/>
            <w:gridSpan w:val="4"/>
            <w:tcBorders>
              <w:top w:val="single" w:sz="4" w:space="0" w:color="auto"/>
              <w:bottom w:val="single" w:sz="4" w:space="0" w:color="auto"/>
            </w:tcBorders>
            <w:shd w:val="clear" w:color="auto" w:fill="D9E2F3" w:themeFill="accent1" w:themeFillTint="33"/>
          </w:tcPr>
          <w:p w14:paraId="080496F6" w14:textId="77777777" w:rsidR="00585DF1" w:rsidRDefault="00585DF1" w:rsidP="00F16703">
            <w:pPr>
              <w:pStyle w:val="LAText1"/>
              <w:ind w:left="0"/>
            </w:pPr>
          </w:p>
        </w:tc>
        <w:tc>
          <w:tcPr>
            <w:tcW w:w="3021" w:type="dxa"/>
            <w:tcBorders>
              <w:top w:val="single" w:sz="4" w:space="0" w:color="auto"/>
              <w:bottom w:val="single" w:sz="4" w:space="0" w:color="auto"/>
            </w:tcBorders>
            <w:shd w:val="clear" w:color="auto" w:fill="D9E2F3" w:themeFill="accent1" w:themeFillTint="33"/>
          </w:tcPr>
          <w:p w14:paraId="33201DFB" w14:textId="77777777" w:rsidR="00585DF1" w:rsidRDefault="00585DF1" w:rsidP="00F16703">
            <w:pPr>
              <w:pStyle w:val="LAText1"/>
              <w:ind w:left="0"/>
            </w:pPr>
          </w:p>
        </w:tc>
      </w:tr>
      <w:tr w:rsidR="00585DF1" w14:paraId="3ABA67D6" w14:textId="77777777" w:rsidTr="008A2ABF">
        <w:tc>
          <w:tcPr>
            <w:tcW w:w="3162" w:type="dxa"/>
            <w:tcBorders>
              <w:top w:val="single" w:sz="4" w:space="0" w:color="auto"/>
              <w:bottom w:val="single" w:sz="4" w:space="0" w:color="auto"/>
            </w:tcBorders>
            <w:shd w:val="clear" w:color="auto" w:fill="FFFFFF" w:themeFill="background1"/>
            <w:vAlign w:val="center"/>
          </w:tcPr>
          <w:p w14:paraId="73AD3A61" w14:textId="77777777" w:rsidR="00585DF1" w:rsidRDefault="00585DF1" w:rsidP="00585DF1">
            <w:pPr>
              <w:pStyle w:val="LAText1"/>
              <w:ind w:left="0"/>
              <w:jc w:val="left"/>
            </w:pPr>
            <w:r>
              <w:t>PLZ, Ort:</w:t>
            </w:r>
          </w:p>
        </w:tc>
        <w:tc>
          <w:tcPr>
            <w:tcW w:w="3021" w:type="dxa"/>
            <w:gridSpan w:val="4"/>
            <w:tcBorders>
              <w:top w:val="single" w:sz="4" w:space="0" w:color="auto"/>
              <w:bottom w:val="single" w:sz="4" w:space="0" w:color="auto"/>
            </w:tcBorders>
            <w:shd w:val="clear" w:color="auto" w:fill="D9E2F3" w:themeFill="accent1" w:themeFillTint="33"/>
          </w:tcPr>
          <w:p w14:paraId="57A58EDA" w14:textId="77777777" w:rsidR="00585DF1" w:rsidRDefault="00585DF1" w:rsidP="00F16703">
            <w:pPr>
              <w:pStyle w:val="LAText1"/>
              <w:ind w:left="0"/>
            </w:pPr>
          </w:p>
        </w:tc>
        <w:tc>
          <w:tcPr>
            <w:tcW w:w="3021" w:type="dxa"/>
            <w:tcBorders>
              <w:top w:val="single" w:sz="4" w:space="0" w:color="auto"/>
              <w:bottom w:val="single" w:sz="4" w:space="0" w:color="auto"/>
            </w:tcBorders>
            <w:shd w:val="clear" w:color="auto" w:fill="D9E2F3" w:themeFill="accent1" w:themeFillTint="33"/>
          </w:tcPr>
          <w:p w14:paraId="05662587" w14:textId="77777777" w:rsidR="00585DF1" w:rsidRDefault="00585DF1" w:rsidP="00F16703">
            <w:pPr>
              <w:pStyle w:val="LAText1"/>
              <w:ind w:left="0"/>
            </w:pPr>
          </w:p>
        </w:tc>
      </w:tr>
      <w:tr w:rsidR="00585DF1" w14:paraId="19C82F3E" w14:textId="77777777" w:rsidTr="008A2ABF">
        <w:tc>
          <w:tcPr>
            <w:tcW w:w="3162" w:type="dxa"/>
            <w:tcBorders>
              <w:top w:val="single" w:sz="4" w:space="0" w:color="auto"/>
              <w:bottom w:val="single" w:sz="4" w:space="0" w:color="auto"/>
            </w:tcBorders>
            <w:shd w:val="clear" w:color="auto" w:fill="FFFFFF" w:themeFill="background1"/>
            <w:vAlign w:val="center"/>
          </w:tcPr>
          <w:p w14:paraId="1C2E54A3" w14:textId="77777777" w:rsidR="00585DF1" w:rsidRDefault="00585DF1" w:rsidP="00585DF1">
            <w:pPr>
              <w:pStyle w:val="LAText1"/>
              <w:ind w:left="0"/>
              <w:jc w:val="left"/>
            </w:pPr>
            <w:r>
              <w:t>Land:</w:t>
            </w:r>
          </w:p>
        </w:tc>
        <w:tc>
          <w:tcPr>
            <w:tcW w:w="3021" w:type="dxa"/>
            <w:gridSpan w:val="4"/>
            <w:tcBorders>
              <w:top w:val="single" w:sz="4" w:space="0" w:color="auto"/>
              <w:bottom w:val="single" w:sz="4" w:space="0" w:color="auto"/>
            </w:tcBorders>
            <w:shd w:val="clear" w:color="auto" w:fill="D9E2F3" w:themeFill="accent1" w:themeFillTint="33"/>
          </w:tcPr>
          <w:p w14:paraId="3871A72A" w14:textId="77777777" w:rsidR="00585DF1" w:rsidRDefault="00585DF1" w:rsidP="00F16703">
            <w:pPr>
              <w:pStyle w:val="LAText1"/>
              <w:ind w:left="0"/>
            </w:pPr>
          </w:p>
        </w:tc>
        <w:tc>
          <w:tcPr>
            <w:tcW w:w="3021" w:type="dxa"/>
            <w:tcBorders>
              <w:top w:val="single" w:sz="4" w:space="0" w:color="auto"/>
              <w:bottom w:val="single" w:sz="4" w:space="0" w:color="auto"/>
            </w:tcBorders>
            <w:shd w:val="clear" w:color="auto" w:fill="D9E2F3" w:themeFill="accent1" w:themeFillTint="33"/>
          </w:tcPr>
          <w:p w14:paraId="7B26C7B4" w14:textId="77777777" w:rsidR="00585DF1" w:rsidRDefault="00585DF1" w:rsidP="00F16703">
            <w:pPr>
              <w:pStyle w:val="LAText1"/>
              <w:ind w:left="0"/>
            </w:pPr>
          </w:p>
        </w:tc>
      </w:tr>
      <w:tr w:rsidR="00585DF1" w14:paraId="04F6530A" w14:textId="77777777" w:rsidTr="008A2ABF">
        <w:tc>
          <w:tcPr>
            <w:tcW w:w="3162" w:type="dxa"/>
            <w:tcBorders>
              <w:top w:val="single" w:sz="4" w:space="0" w:color="auto"/>
              <w:bottom w:val="single" w:sz="4" w:space="0" w:color="auto"/>
            </w:tcBorders>
            <w:shd w:val="clear" w:color="auto" w:fill="FFFFFF" w:themeFill="background1"/>
            <w:vAlign w:val="center"/>
          </w:tcPr>
          <w:p w14:paraId="2FC911E6" w14:textId="77777777" w:rsidR="00585DF1" w:rsidRDefault="00585DF1" w:rsidP="00585DF1">
            <w:pPr>
              <w:pStyle w:val="LAText1"/>
              <w:ind w:left="0"/>
              <w:jc w:val="left"/>
            </w:pPr>
            <w:r>
              <w:t>Telefonnummer:</w:t>
            </w:r>
          </w:p>
        </w:tc>
        <w:tc>
          <w:tcPr>
            <w:tcW w:w="3021" w:type="dxa"/>
            <w:gridSpan w:val="4"/>
            <w:tcBorders>
              <w:top w:val="single" w:sz="4" w:space="0" w:color="auto"/>
              <w:bottom w:val="single" w:sz="4" w:space="0" w:color="auto"/>
            </w:tcBorders>
            <w:shd w:val="clear" w:color="auto" w:fill="D9E2F3" w:themeFill="accent1" w:themeFillTint="33"/>
          </w:tcPr>
          <w:p w14:paraId="4FC07D1F" w14:textId="77777777" w:rsidR="00585DF1" w:rsidRDefault="00585DF1" w:rsidP="00F16703">
            <w:pPr>
              <w:pStyle w:val="LAText1"/>
              <w:ind w:left="0"/>
            </w:pPr>
          </w:p>
        </w:tc>
        <w:tc>
          <w:tcPr>
            <w:tcW w:w="3021" w:type="dxa"/>
            <w:tcBorders>
              <w:top w:val="single" w:sz="4" w:space="0" w:color="auto"/>
              <w:bottom w:val="single" w:sz="4" w:space="0" w:color="auto"/>
            </w:tcBorders>
            <w:shd w:val="clear" w:color="auto" w:fill="D9E2F3" w:themeFill="accent1" w:themeFillTint="33"/>
          </w:tcPr>
          <w:p w14:paraId="268CDC90" w14:textId="77777777" w:rsidR="00585DF1" w:rsidRDefault="00585DF1" w:rsidP="00F16703">
            <w:pPr>
              <w:pStyle w:val="LAText1"/>
              <w:ind w:left="0"/>
            </w:pPr>
          </w:p>
        </w:tc>
      </w:tr>
      <w:tr w:rsidR="00585DF1" w14:paraId="566F6D39" w14:textId="77777777" w:rsidTr="008A2ABF">
        <w:tc>
          <w:tcPr>
            <w:tcW w:w="3162" w:type="dxa"/>
            <w:tcBorders>
              <w:top w:val="single" w:sz="4" w:space="0" w:color="auto"/>
              <w:bottom w:val="single" w:sz="4" w:space="0" w:color="auto"/>
            </w:tcBorders>
            <w:shd w:val="clear" w:color="auto" w:fill="FFFFFF" w:themeFill="background1"/>
            <w:vAlign w:val="center"/>
          </w:tcPr>
          <w:p w14:paraId="78DC481F" w14:textId="77777777" w:rsidR="00585DF1" w:rsidRDefault="00585DF1" w:rsidP="00585DF1">
            <w:pPr>
              <w:pStyle w:val="LAText1"/>
              <w:ind w:left="0"/>
              <w:jc w:val="left"/>
            </w:pPr>
            <w:r>
              <w:t>Telefaxnummer:</w:t>
            </w:r>
          </w:p>
        </w:tc>
        <w:tc>
          <w:tcPr>
            <w:tcW w:w="3021" w:type="dxa"/>
            <w:gridSpan w:val="4"/>
            <w:tcBorders>
              <w:top w:val="single" w:sz="4" w:space="0" w:color="auto"/>
              <w:bottom w:val="single" w:sz="4" w:space="0" w:color="auto"/>
            </w:tcBorders>
            <w:shd w:val="clear" w:color="auto" w:fill="D9E2F3" w:themeFill="accent1" w:themeFillTint="33"/>
          </w:tcPr>
          <w:p w14:paraId="35C7D4E2" w14:textId="77777777" w:rsidR="00585DF1" w:rsidRDefault="00585DF1" w:rsidP="00F16703">
            <w:pPr>
              <w:pStyle w:val="LAText1"/>
              <w:ind w:left="0"/>
            </w:pPr>
          </w:p>
        </w:tc>
        <w:tc>
          <w:tcPr>
            <w:tcW w:w="3021" w:type="dxa"/>
            <w:tcBorders>
              <w:top w:val="single" w:sz="4" w:space="0" w:color="auto"/>
              <w:bottom w:val="single" w:sz="4" w:space="0" w:color="auto"/>
            </w:tcBorders>
            <w:shd w:val="clear" w:color="auto" w:fill="D9E2F3" w:themeFill="accent1" w:themeFillTint="33"/>
          </w:tcPr>
          <w:p w14:paraId="4E3EB340" w14:textId="77777777" w:rsidR="00585DF1" w:rsidRDefault="00585DF1" w:rsidP="00F16703">
            <w:pPr>
              <w:pStyle w:val="LAText1"/>
              <w:ind w:left="0"/>
            </w:pPr>
          </w:p>
        </w:tc>
      </w:tr>
      <w:tr w:rsidR="00585DF1" w14:paraId="7FEC9DF8" w14:textId="77777777" w:rsidTr="008A2ABF">
        <w:tc>
          <w:tcPr>
            <w:tcW w:w="3162" w:type="dxa"/>
            <w:tcBorders>
              <w:top w:val="single" w:sz="4" w:space="0" w:color="auto"/>
              <w:bottom w:val="single" w:sz="4" w:space="0" w:color="auto"/>
            </w:tcBorders>
            <w:shd w:val="clear" w:color="auto" w:fill="FFFFFF" w:themeFill="background1"/>
            <w:vAlign w:val="center"/>
          </w:tcPr>
          <w:p w14:paraId="0BBE0EC8" w14:textId="77777777" w:rsidR="00585DF1" w:rsidRDefault="00585DF1" w:rsidP="00585DF1">
            <w:pPr>
              <w:pStyle w:val="LAText1"/>
              <w:ind w:left="0"/>
              <w:jc w:val="left"/>
            </w:pPr>
            <w:r>
              <w:t>E-Mail-Adresse:</w:t>
            </w:r>
          </w:p>
        </w:tc>
        <w:tc>
          <w:tcPr>
            <w:tcW w:w="3021" w:type="dxa"/>
            <w:gridSpan w:val="4"/>
            <w:tcBorders>
              <w:top w:val="single" w:sz="4" w:space="0" w:color="auto"/>
              <w:bottom w:val="single" w:sz="4" w:space="0" w:color="auto"/>
            </w:tcBorders>
            <w:shd w:val="clear" w:color="auto" w:fill="D9E2F3" w:themeFill="accent1" w:themeFillTint="33"/>
          </w:tcPr>
          <w:p w14:paraId="1549D7CA" w14:textId="77777777" w:rsidR="00585DF1" w:rsidRDefault="00585DF1" w:rsidP="00F16703">
            <w:pPr>
              <w:pStyle w:val="LAText1"/>
              <w:ind w:left="0"/>
            </w:pPr>
          </w:p>
        </w:tc>
        <w:tc>
          <w:tcPr>
            <w:tcW w:w="3021" w:type="dxa"/>
            <w:tcBorders>
              <w:top w:val="single" w:sz="4" w:space="0" w:color="auto"/>
              <w:bottom w:val="single" w:sz="4" w:space="0" w:color="auto"/>
            </w:tcBorders>
            <w:shd w:val="clear" w:color="auto" w:fill="D9E2F3" w:themeFill="accent1" w:themeFillTint="33"/>
          </w:tcPr>
          <w:p w14:paraId="4CE81EA6" w14:textId="77777777" w:rsidR="00585DF1" w:rsidRDefault="00585DF1" w:rsidP="00F16703">
            <w:pPr>
              <w:pStyle w:val="LAText1"/>
              <w:ind w:left="0"/>
            </w:pPr>
          </w:p>
        </w:tc>
      </w:tr>
      <w:tr w:rsidR="00585DF1" w14:paraId="021FF419" w14:textId="77777777" w:rsidTr="008A2ABF">
        <w:tc>
          <w:tcPr>
            <w:tcW w:w="3162" w:type="dxa"/>
            <w:tcBorders>
              <w:top w:val="single" w:sz="4" w:space="0" w:color="auto"/>
              <w:bottom w:val="single" w:sz="4" w:space="0" w:color="auto"/>
            </w:tcBorders>
            <w:shd w:val="clear" w:color="auto" w:fill="FFFFFF" w:themeFill="background1"/>
            <w:vAlign w:val="center"/>
          </w:tcPr>
          <w:p w14:paraId="337520DD" w14:textId="31D60249" w:rsidR="00585DF1" w:rsidRDefault="00585DF1" w:rsidP="00585DF1">
            <w:pPr>
              <w:pStyle w:val="LAText1"/>
              <w:ind w:left="0"/>
            </w:pPr>
            <w:r>
              <w:t xml:space="preserve">Art und Umfang der in der </w:t>
            </w:r>
            <w:r w:rsidR="006332F4">
              <w:t>Bietergemeinschaft</w:t>
            </w:r>
            <w:r>
              <w:t xml:space="preserve"> im Auftragsfall </w:t>
            </w:r>
            <w:proofErr w:type="gramStart"/>
            <w:r>
              <w:t>zu erbringenden Leistung</w:t>
            </w:r>
            <w:proofErr w:type="gramEnd"/>
            <w:r>
              <w:t>:</w:t>
            </w:r>
          </w:p>
        </w:tc>
        <w:tc>
          <w:tcPr>
            <w:tcW w:w="3021" w:type="dxa"/>
            <w:gridSpan w:val="4"/>
            <w:tcBorders>
              <w:top w:val="single" w:sz="4" w:space="0" w:color="auto"/>
              <w:bottom w:val="single" w:sz="4" w:space="0" w:color="auto"/>
            </w:tcBorders>
            <w:shd w:val="clear" w:color="auto" w:fill="D9E2F3" w:themeFill="accent1" w:themeFillTint="33"/>
          </w:tcPr>
          <w:p w14:paraId="2F7A9C2C" w14:textId="77777777" w:rsidR="00585DF1" w:rsidRDefault="00585DF1" w:rsidP="00F16703">
            <w:pPr>
              <w:pStyle w:val="LAText1"/>
              <w:ind w:left="0"/>
            </w:pPr>
          </w:p>
        </w:tc>
        <w:tc>
          <w:tcPr>
            <w:tcW w:w="3021" w:type="dxa"/>
            <w:tcBorders>
              <w:top w:val="single" w:sz="4" w:space="0" w:color="auto"/>
              <w:bottom w:val="single" w:sz="4" w:space="0" w:color="auto"/>
            </w:tcBorders>
            <w:shd w:val="clear" w:color="auto" w:fill="D9E2F3" w:themeFill="accent1" w:themeFillTint="33"/>
          </w:tcPr>
          <w:p w14:paraId="0DC60E51" w14:textId="77777777" w:rsidR="00585DF1" w:rsidRDefault="00585DF1" w:rsidP="00F16703">
            <w:pPr>
              <w:pStyle w:val="LAText1"/>
              <w:ind w:left="0"/>
            </w:pPr>
          </w:p>
        </w:tc>
      </w:tr>
      <w:tr w:rsidR="00585DF1" w14:paraId="13DE1780" w14:textId="77777777" w:rsidTr="008A2ABF">
        <w:tc>
          <w:tcPr>
            <w:tcW w:w="3162" w:type="dxa"/>
            <w:tcBorders>
              <w:top w:val="single" w:sz="4" w:space="0" w:color="auto"/>
              <w:left w:val="nil"/>
              <w:bottom w:val="nil"/>
              <w:right w:val="nil"/>
            </w:tcBorders>
            <w:shd w:val="clear" w:color="auto" w:fill="FFFFFF" w:themeFill="background1"/>
          </w:tcPr>
          <w:p w14:paraId="178DA1AE" w14:textId="77777777" w:rsidR="00585DF1" w:rsidRDefault="00585DF1" w:rsidP="00585DF1">
            <w:pPr>
              <w:pStyle w:val="LAText1"/>
              <w:ind w:left="0"/>
            </w:pPr>
          </w:p>
        </w:tc>
        <w:tc>
          <w:tcPr>
            <w:tcW w:w="3021" w:type="dxa"/>
            <w:gridSpan w:val="4"/>
            <w:tcBorders>
              <w:top w:val="single" w:sz="4" w:space="0" w:color="auto"/>
              <w:left w:val="nil"/>
              <w:bottom w:val="nil"/>
              <w:right w:val="nil"/>
            </w:tcBorders>
            <w:shd w:val="clear" w:color="auto" w:fill="FFFFFF" w:themeFill="background1"/>
          </w:tcPr>
          <w:p w14:paraId="2F805F7D" w14:textId="77777777" w:rsidR="00585DF1" w:rsidRDefault="00585DF1" w:rsidP="00585DF1">
            <w:pPr>
              <w:pStyle w:val="LAText1"/>
              <w:ind w:left="0"/>
            </w:pPr>
          </w:p>
        </w:tc>
        <w:tc>
          <w:tcPr>
            <w:tcW w:w="3021" w:type="dxa"/>
            <w:tcBorders>
              <w:top w:val="single" w:sz="4" w:space="0" w:color="auto"/>
              <w:left w:val="nil"/>
              <w:bottom w:val="nil"/>
              <w:right w:val="nil"/>
            </w:tcBorders>
            <w:shd w:val="clear" w:color="auto" w:fill="FFFFFF" w:themeFill="background1"/>
          </w:tcPr>
          <w:p w14:paraId="6ADBF8A1" w14:textId="77777777" w:rsidR="00585DF1" w:rsidRDefault="00585DF1" w:rsidP="00585DF1">
            <w:pPr>
              <w:pStyle w:val="LAText1"/>
              <w:ind w:left="0"/>
            </w:pPr>
          </w:p>
        </w:tc>
      </w:tr>
      <w:tr w:rsidR="00585DF1" w14:paraId="334B59F9" w14:textId="77777777" w:rsidTr="008A2ABF">
        <w:tc>
          <w:tcPr>
            <w:tcW w:w="4111" w:type="dxa"/>
            <w:gridSpan w:val="2"/>
            <w:tcBorders>
              <w:top w:val="nil"/>
              <w:left w:val="nil"/>
              <w:bottom w:val="nil"/>
            </w:tcBorders>
            <w:shd w:val="clear" w:color="auto" w:fill="FFFFFF" w:themeFill="background1"/>
            <w:vAlign w:val="center"/>
          </w:tcPr>
          <w:p w14:paraId="5A9AEA1B" w14:textId="02AE0859" w:rsidR="00585DF1" w:rsidRDefault="00585DF1" w:rsidP="00585DF1">
            <w:pPr>
              <w:pStyle w:val="LAText1"/>
              <w:ind w:left="0"/>
              <w:jc w:val="left"/>
            </w:pPr>
            <w:r>
              <w:t xml:space="preserve">Bevollmächtigter Vertreter der </w:t>
            </w:r>
            <w:r w:rsidR="00786D81">
              <w:t>Bietergemeinschaft</w:t>
            </w:r>
            <w:r>
              <w:t xml:space="preserve"> für das Vergabeverfahren und die Durchführung des Vertrages:</w:t>
            </w:r>
          </w:p>
        </w:tc>
        <w:tc>
          <w:tcPr>
            <w:tcW w:w="5093" w:type="dxa"/>
            <w:gridSpan w:val="4"/>
            <w:tcBorders>
              <w:top w:val="single" w:sz="4" w:space="0" w:color="auto"/>
              <w:bottom w:val="single" w:sz="4" w:space="0" w:color="auto"/>
            </w:tcBorders>
            <w:shd w:val="clear" w:color="auto" w:fill="D9E2F3" w:themeFill="accent1" w:themeFillTint="33"/>
          </w:tcPr>
          <w:p w14:paraId="20EA7490" w14:textId="77777777" w:rsidR="00585DF1" w:rsidRDefault="00585DF1" w:rsidP="00585DF1">
            <w:pPr>
              <w:pStyle w:val="LAText1"/>
              <w:ind w:left="0"/>
            </w:pPr>
          </w:p>
          <w:p w14:paraId="1B0BEB37" w14:textId="41E59DFB" w:rsidR="00585DF1" w:rsidRDefault="00585DF1" w:rsidP="00585DF1">
            <w:pPr>
              <w:pStyle w:val="LAText1"/>
              <w:ind w:left="0"/>
            </w:pPr>
          </w:p>
        </w:tc>
      </w:tr>
      <w:tr w:rsidR="00585DF1" w14:paraId="6A1762BF" w14:textId="77777777" w:rsidTr="008A2ABF">
        <w:tc>
          <w:tcPr>
            <w:tcW w:w="9204" w:type="dxa"/>
            <w:gridSpan w:val="6"/>
            <w:tcBorders>
              <w:top w:val="nil"/>
              <w:left w:val="nil"/>
              <w:bottom w:val="nil"/>
              <w:right w:val="nil"/>
            </w:tcBorders>
            <w:shd w:val="clear" w:color="auto" w:fill="FFFFFF" w:themeFill="background1"/>
          </w:tcPr>
          <w:p w14:paraId="544B5C0E" w14:textId="77777777" w:rsidR="00585DF1" w:rsidRDefault="00585DF1" w:rsidP="00585DF1">
            <w:pPr>
              <w:pStyle w:val="LAText1"/>
              <w:ind w:left="0"/>
            </w:pPr>
          </w:p>
        </w:tc>
      </w:tr>
      <w:tr w:rsidR="00585DF1" w14:paraId="0EFB9DF2" w14:textId="77777777" w:rsidTr="00585DF1">
        <w:tc>
          <w:tcPr>
            <w:tcW w:w="9204" w:type="dxa"/>
            <w:gridSpan w:val="6"/>
            <w:tcBorders>
              <w:top w:val="nil"/>
              <w:left w:val="nil"/>
              <w:bottom w:val="nil"/>
              <w:right w:val="nil"/>
            </w:tcBorders>
            <w:shd w:val="clear" w:color="auto" w:fill="FFFFFF" w:themeFill="background1"/>
          </w:tcPr>
          <w:p w14:paraId="180E3C99" w14:textId="77777777" w:rsidR="00585DF1" w:rsidRPr="00F97F7B" w:rsidRDefault="00585DF1" w:rsidP="00585DF1">
            <w:pPr>
              <w:pStyle w:val="LAText1"/>
              <w:ind w:left="0"/>
              <w:rPr>
                <w:i/>
                <w:iCs/>
                <w:sz w:val="22"/>
                <w:szCs w:val="28"/>
              </w:rPr>
            </w:pPr>
            <w:r w:rsidRPr="00F97F7B">
              <w:rPr>
                <w:i/>
                <w:iCs/>
                <w:sz w:val="22"/>
                <w:szCs w:val="28"/>
              </w:rPr>
              <w:t xml:space="preserve">Wir erklären, dass </w:t>
            </w:r>
          </w:p>
          <w:p w14:paraId="75378B1A" w14:textId="77777777" w:rsidR="00585DF1" w:rsidRPr="00F97F7B" w:rsidRDefault="00585DF1" w:rsidP="00585DF1">
            <w:pPr>
              <w:pStyle w:val="LAText1"/>
              <w:numPr>
                <w:ilvl w:val="0"/>
                <w:numId w:val="12"/>
              </w:numPr>
              <w:rPr>
                <w:i/>
                <w:iCs/>
                <w:sz w:val="22"/>
                <w:szCs w:val="28"/>
              </w:rPr>
            </w:pPr>
            <w:r w:rsidRPr="00F97F7B">
              <w:rPr>
                <w:i/>
                <w:iCs/>
                <w:sz w:val="22"/>
                <w:szCs w:val="28"/>
              </w:rPr>
              <w:t>der bevollmächtigte Vertreter die Mitglieder gegenüber dem Auftraggeber rechtsverbindlich vertritt, und</w:t>
            </w:r>
          </w:p>
          <w:p w14:paraId="6EE05642" w14:textId="07B6C9E4" w:rsidR="00585DF1" w:rsidRPr="00F97F7B" w:rsidRDefault="00585DF1" w:rsidP="00585DF1">
            <w:pPr>
              <w:pStyle w:val="LAText1"/>
              <w:numPr>
                <w:ilvl w:val="0"/>
                <w:numId w:val="12"/>
              </w:numPr>
              <w:rPr>
                <w:i/>
                <w:iCs/>
                <w:sz w:val="22"/>
                <w:szCs w:val="28"/>
              </w:rPr>
            </w:pPr>
            <w:r w:rsidRPr="00F97F7B">
              <w:rPr>
                <w:i/>
                <w:iCs/>
                <w:sz w:val="22"/>
                <w:szCs w:val="28"/>
              </w:rPr>
              <w:t xml:space="preserve">aus allen Mitgliedern der </w:t>
            </w:r>
            <w:r w:rsidR="006332F4">
              <w:rPr>
                <w:i/>
                <w:iCs/>
              </w:rPr>
              <w:t>Bieter*innen</w:t>
            </w:r>
            <w:r w:rsidR="008C2DD7" w:rsidRPr="008C2DD7">
              <w:rPr>
                <w:i/>
                <w:iCs/>
              </w:rPr>
              <w:t>-/</w:t>
            </w:r>
            <w:r w:rsidRPr="00F97F7B">
              <w:rPr>
                <w:i/>
                <w:iCs/>
                <w:sz w:val="22"/>
                <w:szCs w:val="28"/>
              </w:rPr>
              <w:t>Bietergemeinschaft im Auftragsfall eine Arbeitsgemeinschaft gebildet wird,</w:t>
            </w:r>
          </w:p>
          <w:p w14:paraId="2F5A1EE2" w14:textId="77777777" w:rsidR="00585DF1" w:rsidRPr="00F97F7B" w:rsidRDefault="00585DF1" w:rsidP="00585DF1">
            <w:pPr>
              <w:pStyle w:val="LAText1"/>
              <w:numPr>
                <w:ilvl w:val="0"/>
                <w:numId w:val="12"/>
              </w:numPr>
              <w:rPr>
                <w:i/>
                <w:iCs/>
                <w:sz w:val="22"/>
                <w:szCs w:val="28"/>
              </w:rPr>
            </w:pPr>
            <w:r w:rsidRPr="00F97F7B">
              <w:rPr>
                <w:i/>
                <w:iCs/>
                <w:sz w:val="22"/>
                <w:szCs w:val="28"/>
              </w:rPr>
              <w:t>jedes Mitglied im Auftragsfall der Arbeitsgemeinschaft die für den Auftrag erforderlichen Mittel zur Verfügung stellen wird,</w:t>
            </w:r>
          </w:p>
          <w:p w14:paraId="2F5F9626" w14:textId="6888D2AB" w:rsidR="00585DF1" w:rsidRPr="00F97F7B" w:rsidRDefault="00585DF1" w:rsidP="00585DF1">
            <w:pPr>
              <w:pStyle w:val="LAText1"/>
              <w:numPr>
                <w:ilvl w:val="0"/>
                <w:numId w:val="12"/>
              </w:numPr>
              <w:rPr>
                <w:i/>
                <w:iCs/>
                <w:sz w:val="22"/>
                <w:szCs w:val="28"/>
              </w:rPr>
            </w:pPr>
            <w:r w:rsidRPr="00F97F7B">
              <w:rPr>
                <w:i/>
                <w:iCs/>
                <w:sz w:val="22"/>
                <w:szCs w:val="28"/>
              </w:rPr>
              <w:lastRenderedPageBreak/>
              <w:t xml:space="preserve">alle Mitglieder der </w:t>
            </w:r>
            <w:r w:rsidR="006332F4">
              <w:rPr>
                <w:i/>
                <w:iCs/>
              </w:rPr>
              <w:t>Bieter*innen</w:t>
            </w:r>
            <w:r w:rsidR="008C2DD7" w:rsidRPr="008C2DD7">
              <w:rPr>
                <w:i/>
                <w:iCs/>
              </w:rPr>
              <w:t>-/</w:t>
            </w:r>
            <w:r w:rsidRPr="008C2DD7">
              <w:rPr>
                <w:i/>
                <w:iCs/>
                <w:sz w:val="22"/>
                <w:szCs w:val="28"/>
              </w:rPr>
              <w:t>Bietergemeinschaft</w:t>
            </w:r>
            <w:r w:rsidRPr="00F97F7B">
              <w:rPr>
                <w:i/>
                <w:iCs/>
                <w:sz w:val="22"/>
                <w:szCs w:val="28"/>
              </w:rPr>
              <w:t xml:space="preserve"> und (im Auftragsfall) der Arbeitsgemeinschaft als Gesamtschuldner haften,</w:t>
            </w:r>
          </w:p>
          <w:p w14:paraId="7E72A39C" w14:textId="16A1AD1A" w:rsidR="00585DF1" w:rsidRDefault="00585DF1" w:rsidP="008C2DD7">
            <w:pPr>
              <w:pStyle w:val="LAText1"/>
              <w:numPr>
                <w:ilvl w:val="0"/>
                <w:numId w:val="12"/>
              </w:numPr>
            </w:pPr>
            <w:r w:rsidRPr="00F97F7B">
              <w:rPr>
                <w:i/>
                <w:iCs/>
                <w:sz w:val="22"/>
                <w:szCs w:val="28"/>
              </w:rPr>
              <w:t xml:space="preserve">die </w:t>
            </w:r>
            <w:r w:rsidR="006332F4">
              <w:rPr>
                <w:i/>
                <w:iCs/>
              </w:rPr>
              <w:t>Bietergemeinschaft</w:t>
            </w:r>
            <w:r w:rsidRPr="00F97F7B">
              <w:rPr>
                <w:i/>
                <w:iCs/>
                <w:sz w:val="22"/>
                <w:szCs w:val="28"/>
              </w:rPr>
              <w:t xml:space="preserve"> nicht wettbewerbsbeschränkend gemäß § 1 GWB handelt.</w:t>
            </w:r>
          </w:p>
        </w:tc>
      </w:tr>
      <w:tr w:rsidR="00585DF1" w14:paraId="77E7A578" w14:textId="77777777" w:rsidTr="008A2ABF">
        <w:tc>
          <w:tcPr>
            <w:tcW w:w="9204" w:type="dxa"/>
            <w:gridSpan w:val="6"/>
            <w:tcBorders>
              <w:top w:val="nil"/>
              <w:left w:val="nil"/>
              <w:bottom w:val="nil"/>
              <w:right w:val="nil"/>
            </w:tcBorders>
            <w:shd w:val="clear" w:color="auto" w:fill="FFFFFF" w:themeFill="background1"/>
          </w:tcPr>
          <w:p w14:paraId="5D4D41F1" w14:textId="77777777" w:rsidR="00585DF1" w:rsidRDefault="00585DF1" w:rsidP="00585DF1">
            <w:pPr>
              <w:pStyle w:val="LAText1"/>
              <w:ind w:left="0"/>
            </w:pPr>
          </w:p>
        </w:tc>
      </w:tr>
      <w:tr w:rsidR="00585DF1" w14:paraId="2CAFEE92" w14:textId="77777777" w:rsidTr="008A2ABF">
        <w:tc>
          <w:tcPr>
            <w:tcW w:w="4394" w:type="dxa"/>
            <w:gridSpan w:val="3"/>
            <w:tcBorders>
              <w:top w:val="single" w:sz="4" w:space="0" w:color="auto"/>
              <w:bottom w:val="single" w:sz="4" w:space="0" w:color="auto"/>
            </w:tcBorders>
            <w:shd w:val="clear" w:color="auto" w:fill="D9E2F3" w:themeFill="accent1" w:themeFillTint="33"/>
          </w:tcPr>
          <w:p w14:paraId="3D92C36A" w14:textId="77777777" w:rsidR="00585DF1" w:rsidRDefault="00585DF1" w:rsidP="00585DF1">
            <w:pPr>
              <w:pStyle w:val="LAText1"/>
              <w:ind w:left="0"/>
            </w:pPr>
          </w:p>
          <w:p w14:paraId="676B1197" w14:textId="77777777" w:rsidR="00585DF1" w:rsidRDefault="00585DF1" w:rsidP="00585DF1">
            <w:pPr>
              <w:pStyle w:val="LAText1"/>
              <w:ind w:left="0"/>
            </w:pPr>
          </w:p>
          <w:p w14:paraId="4A433032" w14:textId="425F91D9" w:rsidR="00585DF1" w:rsidRDefault="00585DF1" w:rsidP="00585DF1">
            <w:pPr>
              <w:pStyle w:val="LAText1"/>
              <w:ind w:left="0"/>
            </w:pPr>
          </w:p>
        </w:tc>
        <w:tc>
          <w:tcPr>
            <w:tcW w:w="556" w:type="dxa"/>
            <w:tcBorders>
              <w:top w:val="nil"/>
              <w:bottom w:val="nil"/>
            </w:tcBorders>
            <w:shd w:val="clear" w:color="auto" w:fill="FFFFFF" w:themeFill="background1"/>
          </w:tcPr>
          <w:p w14:paraId="0E9CCD8D" w14:textId="2169D1B9" w:rsidR="00585DF1" w:rsidRDefault="00585DF1" w:rsidP="00585DF1">
            <w:pPr>
              <w:pStyle w:val="LAText1"/>
              <w:ind w:left="0"/>
            </w:pPr>
          </w:p>
        </w:tc>
        <w:tc>
          <w:tcPr>
            <w:tcW w:w="4254" w:type="dxa"/>
            <w:gridSpan w:val="2"/>
            <w:tcBorders>
              <w:top w:val="single" w:sz="4" w:space="0" w:color="auto"/>
              <w:bottom w:val="single" w:sz="4" w:space="0" w:color="auto"/>
            </w:tcBorders>
            <w:shd w:val="clear" w:color="auto" w:fill="D9E2F3" w:themeFill="accent1" w:themeFillTint="33"/>
          </w:tcPr>
          <w:p w14:paraId="30865677" w14:textId="77777777" w:rsidR="00585DF1" w:rsidRDefault="00585DF1" w:rsidP="00585DF1">
            <w:pPr>
              <w:pStyle w:val="LAText1"/>
              <w:ind w:left="0"/>
            </w:pPr>
          </w:p>
        </w:tc>
      </w:tr>
      <w:tr w:rsidR="00585DF1" w14:paraId="13496059" w14:textId="77777777" w:rsidTr="008A2ABF">
        <w:tc>
          <w:tcPr>
            <w:tcW w:w="4394" w:type="dxa"/>
            <w:gridSpan w:val="3"/>
            <w:tcBorders>
              <w:top w:val="nil"/>
              <w:left w:val="nil"/>
              <w:bottom w:val="single" w:sz="4" w:space="0" w:color="auto"/>
              <w:right w:val="nil"/>
            </w:tcBorders>
            <w:shd w:val="clear" w:color="auto" w:fill="FFFFFF" w:themeFill="background1"/>
          </w:tcPr>
          <w:p w14:paraId="3AC4ABF2" w14:textId="7600D2DB" w:rsidR="00585DF1" w:rsidRDefault="00585DF1" w:rsidP="00656A32">
            <w:pPr>
              <w:pStyle w:val="LAText1"/>
              <w:spacing w:before="0" w:after="240"/>
              <w:ind w:left="0"/>
            </w:pPr>
            <w:r>
              <w:t>Ort, Datum</w:t>
            </w:r>
          </w:p>
        </w:tc>
        <w:tc>
          <w:tcPr>
            <w:tcW w:w="556" w:type="dxa"/>
            <w:tcBorders>
              <w:top w:val="nil"/>
              <w:left w:val="nil"/>
              <w:bottom w:val="nil"/>
              <w:right w:val="nil"/>
            </w:tcBorders>
            <w:shd w:val="clear" w:color="auto" w:fill="FFFFFF" w:themeFill="background1"/>
          </w:tcPr>
          <w:p w14:paraId="26053543" w14:textId="77777777" w:rsidR="00585DF1" w:rsidRDefault="00585DF1" w:rsidP="00656A32">
            <w:pPr>
              <w:pStyle w:val="LAText1"/>
              <w:spacing w:before="0" w:after="240"/>
              <w:ind w:left="0"/>
            </w:pPr>
          </w:p>
        </w:tc>
        <w:tc>
          <w:tcPr>
            <w:tcW w:w="4254" w:type="dxa"/>
            <w:gridSpan w:val="2"/>
            <w:tcBorders>
              <w:top w:val="single" w:sz="4" w:space="0" w:color="auto"/>
              <w:left w:val="nil"/>
              <w:bottom w:val="single" w:sz="4" w:space="0" w:color="auto"/>
              <w:right w:val="nil"/>
            </w:tcBorders>
            <w:shd w:val="clear" w:color="auto" w:fill="FFFFFF" w:themeFill="background1"/>
          </w:tcPr>
          <w:p w14:paraId="30D916B8" w14:textId="181F534D" w:rsidR="00585DF1" w:rsidRDefault="00585DF1" w:rsidP="00656A32">
            <w:pPr>
              <w:pStyle w:val="LAText1"/>
              <w:spacing w:before="0" w:after="240"/>
              <w:ind w:left="0"/>
            </w:pPr>
            <w:r>
              <w:t>Unterschrift, Firmenstempel Mitglied 1</w:t>
            </w:r>
          </w:p>
        </w:tc>
      </w:tr>
      <w:tr w:rsidR="00585DF1" w14:paraId="541A5A0C" w14:textId="77777777" w:rsidTr="008A2ABF">
        <w:tc>
          <w:tcPr>
            <w:tcW w:w="4394" w:type="dxa"/>
            <w:gridSpan w:val="3"/>
            <w:tcBorders>
              <w:top w:val="single" w:sz="4" w:space="0" w:color="auto"/>
              <w:bottom w:val="single" w:sz="4" w:space="0" w:color="auto"/>
            </w:tcBorders>
            <w:shd w:val="clear" w:color="auto" w:fill="D9E2F3" w:themeFill="accent1" w:themeFillTint="33"/>
          </w:tcPr>
          <w:p w14:paraId="298D6049" w14:textId="77777777" w:rsidR="00585DF1" w:rsidRDefault="00585DF1" w:rsidP="00585DF1">
            <w:pPr>
              <w:pStyle w:val="LAText1"/>
              <w:ind w:left="0"/>
            </w:pPr>
          </w:p>
          <w:p w14:paraId="178D8046" w14:textId="77777777" w:rsidR="00585DF1" w:rsidRDefault="00585DF1" w:rsidP="00585DF1">
            <w:pPr>
              <w:pStyle w:val="LAText1"/>
              <w:ind w:left="0"/>
            </w:pPr>
          </w:p>
          <w:p w14:paraId="6BDCC31C" w14:textId="2FB395FB" w:rsidR="00585DF1" w:rsidRDefault="00585DF1" w:rsidP="00585DF1">
            <w:pPr>
              <w:pStyle w:val="LAText1"/>
              <w:ind w:left="0"/>
            </w:pPr>
          </w:p>
        </w:tc>
        <w:tc>
          <w:tcPr>
            <w:tcW w:w="556" w:type="dxa"/>
            <w:tcBorders>
              <w:top w:val="nil"/>
              <w:bottom w:val="nil"/>
            </w:tcBorders>
            <w:shd w:val="clear" w:color="auto" w:fill="FFFFFF" w:themeFill="background1"/>
          </w:tcPr>
          <w:p w14:paraId="0F35F84B" w14:textId="77777777" w:rsidR="00585DF1" w:rsidRDefault="00585DF1" w:rsidP="00585DF1">
            <w:pPr>
              <w:pStyle w:val="LAText1"/>
              <w:ind w:left="0"/>
            </w:pPr>
          </w:p>
        </w:tc>
        <w:tc>
          <w:tcPr>
            <w:tcW w:w="4254" w:type="dxa"/>
            <w:gridSpan w:val="2"/>
            <w:tcBorders>
              <w:top w:val="single" w:sz="4" w:space="0" w:color="auto"/>
              <w:bottom w:val="single" w:sz="4" w:space="0" w:color="auto"/>
            </w:tcBorders>
            <w:shd w:val="clear" w:color="auto" w:fill="D9E2F3" w:themeFill="accent1" w:themeFillTint="33"/>
          </w:tcPr>
          <w:p w14:paraId="2483171C" w14:textId="77777777" w:rsidR="00585DF1" w:rsidRDefault="00585DF1" w:rsidP="00585DF1">
            <w:pPr>
              <w:pStyle w:val="LAText1"/>
              <w:ind w:left="0"/>
            </w:pPr>
          </w:p>
        </w:tc>
      </w:tr>
      <w:tr w:rsidR="00585DF1" w14:paraId="055985E4" w14:textId="77777777" w:rsidTr="008A2ABF">
        <w:tc>
          <w:tcPr>
            <w:tcW w:w="4394" w:type="dxa"/>
            <w:gridSpan w:val="3"/>
            <w:tcBorders>
              <w:top w:val="single" w:sz="4" w:space="0" w:color="auto"/>
              <w:left w:val="nil"/>
              <w:bottom w:val="single" w:sz="4" w:space="0" w:color="auto"/>
              <w:right w:val="nil"/>
            </w:tcBorders>
            <w:shd w:val="clear" w:color="auto" w:fill="FFFFFF" w:themeFill="background1"/>
          </w:tcPr>
          <w:p w14:paraId="18831250" w14:textId="7F381633" w:rsidR="00585DF1" w:rsidRDefault="00585DF1" w:rsidP="00656A32">
            <w:pPr>
              <w:pStyle w:val="LAText1"/>
              <w:spacing w:before="0" w:after="240"/>
              <w:ind w:left="0"/>
            </w:pPr>
            <w:r>
              <w:t>Ort, Datum</w:t>
            </w:r>
          </w:p>
        </w:tc>
        <w:tc>
          <w:tcPr>
            <w:tcW w:w="556" w:type="dxa"/>
            <w:tcBorders>
              <w:top w:val="nil"/>
              <w:left w:val="nil"/>
              <w:bottom w:val="nil"/>
              <w:right w:val="nil"/>
            </w:tcBorders>
            <w:shd w:val="clear" w:color="auto" w:fill="FFFFFF" w:themeFill="background1"/>
          </w:tcPr>
          <w:p w14:paraId="7762501D" w14:textId="77777777" w:rsidR="00585DF1" w:rsidRDefault="00585DF1" w:rsidP="00656A32">
            <w:pPr>
              <w:pStyle w:val="LAText1"/>
              <w:spacing w:before="0" w:after="240"/>
              <w:ind w:left="0"/>
            </w:pPr>
          </w:p>
        </w:tc>
        <w:tc>
          <w:tcPr>
            <w:tcW w:w="4254" w:type="dxa"/>
            <w:gridSpan w:val="2"/>
            <w:tcBorders>
              <w:top w:val="single" w:sz="4" w:space="0" w:color="auto"/>
              <w:left w:val="nil"/>
              <w:bottom w:val="single" w:sz="4" w:space="0" w:color="auto"/>
              <w:right w:val="nil"/>
            </w:tcBorders>
            <w:shd w:val="clear" w:color="auto" w:fill="FFFFFF" w:themeFill="background1"/>
          </w:tcPr>
          <w:p w14:paraId="11A86C90" w14:textId="569D01D9" w:rsidR="00585DF1" w:rsidRDefault="00585DF1" w:rsidP="00656A32">
            <w:pPr>
              <w:pStyle w:val="LAText1"/>
              <w:spacing w:before="0" w:after="240"/>
              <w:ind w:left="0"/>
            </w:pPr>
            <w:r>
              <w:t>Unterschrift, Firmenstempel Mitglied 2</w:t>
            </w:r>
          </w:p>
        </w:tc>
      </w:tr>
      <w:tr w:rsidR="00585DF1" w14:paraId="0428AA34" w14:textId="77777777" w:rsidTr="008A2ABF">
        <w:tc>
          <w:tcPr>
            <w:tcW w:w="4394" w:type="dxa"/>
            <w:gridSpan w:val="3"/>
            <w:tcBorders>
              <w:top w:val="single" w:sz="4" w:space="0" w:color="auto"/>
              <w:bottom w:val="single" w:sz="4" w:space="0" w:color="auto"/>
            </w:tcBorders>
            <w:shd w:val="clear" w:color="auto" w:fill="D9E2F3" w:themeFill="accent1" w:themeFillTint="33"/>
          </w:tcPr>
          <w:p w14:paraId="5A86383E" w14:textId="77777777" w:rsidR="00585DF1" w:rsidRDefault="00585DF1" w:rsidP="00585DF1">
            <w:pPr>
              <w:pStyle w:val="LAText1"/>
              <w:ind w:left="0"/>
            </w:pPr>
          </w:p>
          <w:p w14:paraId="31AD25A0" w14:textId="77777777" w:rsidR="00585DF1" w:rsidRDefault="00585DF1" w:rsidP="00585DF1">
            <w:pPr>
              <w:pStyle w:val="LAText1"/>
              <w:ind w:left="0"/>
            </w:pPr>
          </w:p>
          <w:p w14:paraId="3ACC4F60" w14:textId="6A289370" w:rsidR="00585DF1" w:rsidRDefault="00585DF1" w:rsidP="00585DF1">
            <w:pPr>
              <w:pStyle w:val="LAText1"/>
              <w:ind w:left="0"/>
            </w:pPr>
          </w:p>
        </w:tc>
        <w:tc>
          <w:tcPr>
            <w:tcW w:w="556" w:type="dxa"/>
            <w:tcBorders>
              <w:top w:val="nil"/>
              <w:bottom w:val="nil"/>
            </w:tcBorders>
            <w:shd w:val="clear" w:color="auto" w:fill="FFFFFF" w:themeFill="background1"/>
          </w:tcPr>
          <w:p w14:paraId="4B0DEE97" w14:textId="77777777" w:rsidR="00585DF1" w:rsidRDefault="00585DF1" w:rsidP="00585DF1">
            <w:pPr>
              <w:pStyle w:val="LAText1"/>
              <w:ind w:left="0"/>
            </w:pPr>
          </w:p>
        </w:tc>
        <w:tc>
          <w:tcPr>
            <w:tcW w:w="4254" w:type="dxa"/>
            <w:gridSpan w:val="2"/>
            <w:tcBorders>
              <w:top w:val="single" w:sz="4" w:space="0" w:color="auto"/>
              <w:bottom w:val="single" w:sz="4" w:space="0" w:color="auto"/>
            </w:tcBorders>
            <w:shd w:val="clear" w:color="auto" w:fill="D9E2F3" w:themeFill="accent1" w:themeFillTint="33"/>
          </w:tcPr>
          <w:p w14:paraId="7086F317" w14:textId="77777777" w:rsidR="00585DF1" w:rsidRDefault="00585DF1" w:rsidP="00585DF1">
            <w:pPr>
              <w:pStyle w:val="LAText1"/>
              <w:ind w:left="0"/>
            </w:pPr>
          </w:p>
        </w:tc>
      </w:tr>
      <w:tr w:rsidR="00585DF1" w14:paraId="4BA699B6" w14:textId="77777777" w:rsidTr="008A2ABF">
        <w:tc>
          <w:tcPr>
            <w:tcW w:w="4394" w:type="dxa"/>
            <w:gridSpan w:val="3"/>
            <w:tcBorders>
              <w:top w:val="single" w:sz="4" w:space="0" w:color="auto"/>
              <w:left w:val="nil"/>
              <w:bottom w:val="single" w:sz="4" w:space="0" w:color="auto"/>
              <w:right w:val="nil"/>
            </w:tcBorders>
            <w:shd w:val="clear" w:color="auto" w:fill="FFFFFF" w:themeFill="background1"/>
          </w:tcPr>
          <w:p w14:paraId="01687F36" w14:textId="1345A12E" w:rsidR="00585DF1" w:rsidRDefault="00585DF1" w:rsidP="00656A32">
            <w:pPr>
              <w:pStyle w:val="LAText1"/>
              <w:spacing w:before="0" w:after="240"/>
              <w:ind w:left="0"/>
            </w:pPr>
            <w:r>
              <w:t>Ort, Datum</w:t>
            </w:r>
          </w:p>
        </w:tc>
        <w:tc>
          <w:tcPr>
            <w:tcW w:w="556" w:type="dxa"/>
            <w:tcBorders>
              <w:top w:val="nil"/>
              <w:left w:val="nil"/>
              <w:bottom w:val="nil"/>
              <w:right w:val="nil"/>
            </w:tcBorders>
            <w:shd w:val="clear" w:color="auto" w:fill="FFFFFF" w:themeFill="background1"/>
          </w:tcPr>
          <w:p w14:paraId="20E4DD50" w14:textId="77777777" w:rsidR="00585DF1" w:rsidRDefault="00585DF1" w:rsidP="00656A32">
            <w:pPr>
              <w:pStyle w:val="LAText1"/>
              <w:spacing w:before="0" w:after="240"/>
              <w:ind w:left="0"/>
            </w:pPr>
          </w:p>
        </w:tc>
        <w:tc>
          <w:tcPr>
            <w:tcW w:w="4254" w:type="dxa"/>
            <w:gridSpan w:val="2"/>
            <w:tcBorders>
              <w:top w:val="single" w:sz="4" w:space="0" w:color="auto"/>
              <w:left w:val="nil"/>
              <w:bottom w:val="single" w:sz="4" w:space="0" w:color="auto"/>
              <w:right w:val="nil"/>
            </w:tcBorders>
            <w:shd w:val="clear" w:color="auto" w:fill="FFFFFF" w:themeFill="background1"/>
          </w:tcPr>
          <w:p w14:paraId="070AFD5D" w14:textId="5FDACFB1" w:rsidR="00585DF1" w:rsidRDefault="00585DF1" w:rsidP="00656A32">
            <w:pPr>
              <w:pStyle w:val="LAText1"/>
              <w:spacing w:before="0" w:after="240"/>
              <w:ind w:left="0"/>
            </w:pPr>
            <w:r>
              <w:t>Unterschrift, Firmenstempel Mitglied 3</w:t>
            </w:r>
          </w:p>
        </w:tc>
      </w:tr>
      <w:tr w:rsidR="00585DF1" w14:paraId="1036D2D6" w14:textId="77777777" w:rsidTr="008A2ABF">
        <w:tc>
          <w:tcPr>
            <w:tcW w:w="4394" w:type="dxa"/>
            <w:gridSpan w:val="3"/>
            <w:tcBorders>
              <w:top w:val="single" w:sz="4" w:space="0" w:color="auto"/>
              <w:bottom w:val="single" w:sz="4" w:space="0" w:color="auto"/>
            </w:tcBorders>
            <w:shd w:val="clear" w:color="auto" w:fill="D9E2F3" w:themeFill="accent1" w:themeFillTint="33"/>
          </w:tcPr>
          <w:p w14:paraId="5E97CFDE" w14:textId="77777777" w:rsidR="00585DF1" w:rsidRDefault="00585DF1" w:rsidP="00585DF1">
            <w:pPr>
              <w:pStyle w:val="LAText1"/>
              <w:ind w:left="0"/>
            </w:pPr>
          </w:p>
          <w:p w14:paraId="1F69E24A" w14:textId="77777777" w:rsidR="00585DF1" w:rsidRDefault="00585DF1" w:rsidP="00585DF1">
            <w:pPr>
              <w:pStyle w:val="LAText1"/>
              <w:ind w:left="0"/>
            </w:pPr>
          </w:p>
          <w:p w14:paraId="5E0AF00B" w14:textId="010E5F47" w:rsidR="00585DF1" w:rsidRDefault="00585DF1" w:rsidP="00585DF1">
            <w:pPr>
              <w:pStyle w:val="LAText1"/>
              <w:ind w:left="0"/>
            </w:pPr>
          </w:p>
        </w:tc>
        <w:tc>
          <w:tcPr>
            <w:tcW w:w="556" w:type="dxa"/>
            <w:tcBorders>
              <w:top w:val="nil"/>
              <w:bottom w:val="nil"/>
            </w:tcBorders>
            <w:shd w:val="clear" w:color="auto" w:fill="FFFFFF" w:themeFill="background1"/>
          </w:tcPr>
          <w:p w14:paraId="64A7C93C" w14:textId="77777777" w:rsidR="00585DF1" w:rsidRDefault="00585DF1" w:rsidP="00585DF1">
            <w:pPr>
              <w:pStyle w:val="LAText1"/>
              <w:ind w:left="0"/>
            </w:pPr>
          </w:p>
        </w:tc>
        <w:tc>
          <w:tcPr>
            <w:tcW w:w="4254" w:type="dxa"/>
            <w:gridSpan w:val="2"/>
            <w:tcBorders>
              <w:top w:val="single" w:sz="4" w:space="0" w:color="auto"/>
              <w:bottom w:val="single" w:sz="4" w:space="0" w:color="auto"/>
            </w:tcBorders>
            <w:shd w:val="clear" w:color="auto" w:fill="D9E2F3" w:themeFill="accent1" w:themeFillTint="33"/>
          </w:tcPr>
          <w:p w14:paraId="13DFEA93" w14:textId="77777777" w:rsidR="00585DF1" w:rsidRDefault="00585DF1" w:rsidP="00585DF1">
            <w:pPr>
              <w:pStyle w:val="LAText1"/>
              <w:ind w:left="0"/>
            </w:pPr>
          </w:p>
        </w:tc>
      </w:tr>
      <w:tr w:rsidR="00585DF1" w14:paraId="339901D7" w14:textId="77777777" w:rsidTr="008A2ABF">
        <w:tc>
          <w:tcPr>
            <w:tcW w:w="4394" w:type="dxa"/>
            <w:gridSpan w:val="3"/>
            <w:tcBorders>
              <w:top w:val="single" w:sz="4" w:space="0" w:color="auto"/>
              <w:left w:val="nil"/>
              <w:bottom w:val="nil"/>
              <w:right w:val="nil"/>
            </w:tcBorders>
            <w:shd w:val="clear" w:color="auto" w:fill="FFFFFF" w:themeFill="background1"/>
          </w:tcPr>
          <w:p w14:paraId="1DB98882" w14:textId="05890EC3" w:rsidR="00585DF1" w:rsidRDefault="00585DF1" w:rsidP="00656A32">
            <w:pPr>
              <w:pStyle w:val="LAText1"/>
              <w:spacing w:before="0" w:after="240"/>
              <w:ind w:left="0"/>
            </w:pPr>
            <w:r>
              <w:t>Ort, Datum</w:t>
            </w:r>
          </w:p>
        </w:tc>
        <w:tc>
          <w:tcPr>
            <w:tcW w:w="556" w:type="dxa"/>
            <w:tcBorders>
              <w:top w:val="nil"/>
              <w:left w:val="nil"/>
              <w:bottom w:val="nil"/>
              <w:right w:val="nil"/>
            </w:tcBorders>
            <w:shd w:val="clear" w:color="auto" w:fill="FFFFFF" w:themeFill="background1"/>
          </w:tcPr>
          <w:p w14:paraId="71B6B7E5" w14:textId="77777777" w:rsidR="00585DF1" w:rsidRDefault="00585DF1" w:rsidP="00656A32">
            <w:pPr>
              <w:pStyle w:val="LAText1"/>
              <w:spacing w:before="0" w:after="240"/>
              <w:ind w:left="0"/>
            </w:pPr>
          </w:p>
        </w:tc>
        <w:tc>
          <w:tcPr>
            <w:tcW w:w="4254" w:type="dxa"/>
            <w:gridSpan w:val="2"/>
            <w:tcBorders>
              <w:top w:val="single" w:sz="4" w:space="0" w:color="auto"/>
              <w:left w:val="nil"/>
              <w:bottom w:val="nil"/>
              <w:right w:val="nil"/>
            </w:tcBorders>
            <w:shd w:val="clear" w:color="auto" w:fill="FFFFFF" w:themeFill="background1"/>
          </w:tcPr>
          <w:p w14:paraId="09B9AFC6" w14:textId="0FB29895" w:rsidR="00585DF1" w:rsidRDefault="00585DF1" w:rsidP="00656A32">
            <w:pPr>
              <w:pStyle w:val="LAText1"/>
              <w:spacing w:before="0" w:after="240"/>
              <w:ind w:left="0"/>
            </w:pPr>
            <w:r>
              <w:t>Unterschrift, Firmenstempel Mitglied 4</w:t>
            </w:r>
          </w:p>
        </w:tc>
      </w:tr>
    </w:tbl>
    <w:p w14:paraId="06B8CFF8" w14:textId="187A85D3" w:rsidR="00585DF1" w:rsidRDefault="00585DF1">
      <w:pPr>
        <w:spacing w:after="160" w:line="259" w:lineRule="auto"/>
        <w:rPr>
          <w:rFonts w:eastAsia="Times New Roman" w:cs="Times New Roman"/>
          <w:b/>
          <w:bCs/>
          <w:szCs w:val="24"/>
          <w:lang w:eastAsia="de-DE"/>
        </w:rPr>
      </w:pPr>
      <w:r>
        <w:br w:type="page"/>
      </w:r>
    </w:p>
    <w:p w14:paraId="195E1ADB" w14:textId="310D099A" w:rsidR="00585DF1" w:rsidRDefault="00585DF1" w:rsidP="00585DF1">
      <w:pPr>
        <w:pStyle w:val="LAEbene2"/>
      </w:pPr>
      <w:bookmarkStart w:id="5" w:name="_Toc77065031"/>
      <w:bookmarkStart w:id="6" w:name="_Toc151318998"/>
      <w:r>
        <w:lastRenderedPageBreak/>
        <w:t xml:space="preserve">Formblatt </w:t>
      </w:r>
      <w:r w:rsidR="00261C4C">
        <w:t>B_0</w:t>
      </w:r>
      <w:r w:rsidR="000D02B4">
        <w:t>5</w:t>
      </w:r>
      <w:r>
        <w:t>.II: Eignungsleihe</w:t>
      </w:r>
      <w:bookmarkEnd w:id="5"/>
      <w:bookmarkEnd w:id="6"/>
    </w:p>
    <w:p w14:paraId="7356AB36" w14:textId="4C84FE58" w:rsidR="0042793A" w:rsidRPr="0006707D" w:rsidRDefault="0042793A" w:rsidP="0042793A">
      <w:pPr>
        <w:pStyle w:val="LAText1"/>
        <w:ind w:left="0"/>
        <w:rPr>
          <w:u w:val="single"/>
        </w:rPr>
      </w:pPr>
      <w:r w:rsidRPr="0006707D">
        <w:rPr>
          <w:u w:val="single"/>
        </w:rPr>
        <w:t>Zu den Vorgaben beim Ausfüllen des Formblattes:</w:t>
      </w:r>
    </w:p>
    <w:p w14:paraId="5EF32609" w14:textId="66C17AA1" w:rsidR="0042793A" w:rsidRDefault="0042793A" w:rsidP="0042793A">
      <w:pPr>
        <w:pStyle w:val="LAText1"/>
        <w:ind w:left="0"/>
      </w:pPr>
      <w:r>
        <w:t xml:space="preserve">Falls der </w:t>
      </w:r>
      <w:r w:rsidR="006332F4">
        <w:t>Bieter*innen</w:t>
      </w:r>
      <w:r>
        <w:t xml:space="preserve">/die </w:t>
      </w:r>
      <w:r w:rsidR="006332F4">
        <w:t>Bietergemeinschaft</w:t>
      </w:r>
      <w:r>
        <w:t xml:space="preserve"> im Hinblick auf die erforderliche wirtschaftliche und finanzielle und/oder technische und berufliche Leistungsfähigkeit die Kapazitäten anderer Unternehmen (eignungsverleihende Unternehmen) in Anspruch nimmt, hat/haben der </w:t>
      </w:r>
      <w:r w:rsidR="006332F4">
        <w:t>Bieter*innen</w:t>
      </w:r>
      <w:r>
        <w:t xml:space="preserve">/die </w:t>
      </w:r>
      <w:r w:rsidR="006332F4">
        <w:t>Bietergemeinschaft</w:t>
      </w:r>
      <w:r>
        <w:t xml:space="preserve"> hinsichtlich des/der eignungsverleihenden Unternehmen(s) die in den blau hinterlegten markierten Bereichen dieses Formblatts geforderten Angaben und Erklärungen vollständig abzugeben. Hierzu sind die blauen Felder vollständig auszufüllen und die Datei dem Angebot beizufügen. Bei Bedarf ist die Anlage zu duplizieren.</w:t>
      </w:r>
    </w:p>
    <w:p w14:paraId="31070502" w14:textId="02EEFE0A" w:rsidR="0042793A" w:rsidRDefault="0042793A" w:rsidP="0042793A">
      <w:pPr>
        <w:pStyle w:val="LAText1"/>
        <w:ind w:left="0"/>
      </w:pPr>
      <w:r>
        <w:t xml:space="preserve">Ist der </w:t>
      </w:r>
      <w:r w:rsidR="006332F4">
        <w:t>Bieter*innen</w:t>
      </w:r>
      <w:r>
        <w:t xml:space="preserve"> eine </w:t>
      </w:r>
      <w:r w:rsidR="006332F4">
        <w:t>Bietergemeinschaft</w:t>
      </w:r>
      <w:r>
        <w:t xml:space="preserve">, ist nur </w:t>
      </w:r>
      <w:r w:rsidR="00CF4038">
        <w:t xml:space="preserve">ein </w:t>
      </w:r>
      <w:r>
        <w:t xml:space="preserve">Formblatt von der </w:t>
      </w:r>
      <w:r w:rsidR="006332F4">
        <w:t>Bietergemeinschaft</w:t>
      </w:r>
      <w:r>
        <w:t xml:space="preserve"> auszufüllen. Formblätter von einzelnen Mitgliedern werden nicht angenommen.</w:t>
      </w:r>
    </w:p>
    <w:p w14:paraId="7557DA1E" w14:textId="76E38D0E" w:rsidR="0042793A" w:rsidRDefault="0042793A" w:rsidP="0042793A">
      <w:pPr>
        <w:pStyle w:val="LAText1"/>
        <w:ind w:left="0"/>
      </w:pPr>
      <w:r>
        <w:t xml:space="preserve">Das/die eignungsverleihende/n Unternehmen hat/haben den Teil </w:t>
      </w:r>
      <w:r w:rsidR="00FB0713">
        <w:t>I</w:t>
      </w:r>
      <w:r>
        <w:t>II des Formblattes unterzeichnet abzugeben. Zudem müssen sie ihre Eignung nach den einschlägigen Erklärungen des Form</w:t>
      </w:r>
      <w:r w:rsidR="00261C4C">
        <w:t>ulars</w:t>
      </w:r>
      <w:r>
        <w:t xml:space="preserve"> Eignung nachweisen. Das Form</w:t>
      </w:r>
      <w:r w:rsidR="00261C4C">
        <w:t>ular</w:t>
      </w:r>
      <w:r>
        <w:t xml:space="preserve"> ist dafür im notwendigen Umfang zu vervielfältigen und dieser Anlage beizufügen.</w:t>
      </w:r>
    </w:p>
    <w:p w14:paraId="46579A2C" w14:textId="77777777" w:rsidR="0042793A" w:rsidRDefault="0042793A" w:rsidP="0042793A">
      <w:pPr>
        <w:pStyle w:val="LAText1"/>
        <w:ind w:left="0"/>
      </w:pPr>
    </w:p>
    <w:p w14:paraId="29C26BC4" w14:textId="77777777" w:rsidR="0042793A" w:rsidRDefault="0042793A" w:rsidP="0042793A">
      <w:pPr>
        <w:spacing w:after="160" w:line="259" w:lineRule="auto"/>
        <w:rPr>
          <w:rFonts w:eastAsia="Times New Roman"/>
          <w:szCs w:val="24"/>
          <w:lang w:eastAsia="de-DE"/>
        </w:rPr>
      </w:pPr>
      <w:r>
        <w:br w:type="page"/>
      </w:r>
    </w:p>
    <w:p w14:paraId="22AD199E" w14:textId="77777777" w:rsidR="0042793A" w:rsidRPr="005B4C8A" w:rsidRDefault="0042793A" w:rsidP="005B4C8A">
      <w:pPr>
        <w:pStyle w:val="LAText1"/>
        <w:ind w:left="0"/>
        <w:rPr>
          <w:b/>
          <w:bCs/>
        </w:rPr>
      </w:pPr>
      <w:bookmarkStart w:id="7" w:name="_Toc56510430"/>
      <w:r w:rsidRPr="005B4C8A">
        <w:rPr>
          <w:b/>
          <w:bCs/>
        </w:rPr>
        <w:lastRenderedPageBreak/>
        <w:t>Erklärungen / Angaben zur Eignungsleihe</w:t>
      </w:r>
      <w:bookmarkEnd w:id="7"/>
    </w:p>
    <w:tbl>
      <w:tblPr>
        <w:tblStyle w:val="Tabellenraster"/>
        <w:tblW w:w="9219" w:type="dxa"/>
        <w:tblInd w:w="-142" w:type="dxa"/>
        <w:tblLook w:val="04A0" w:firstRow="1" w:lastRow="0" w:firstColumn="1" w:lastColumn="0" w:noHBand="0" w:noVBand="1"/>
      </w:tblPr>
      <w:tblGrid>
        <w:gridCol w:w="142"/>
        <w:gridCol w:w="426"/>
        <w:gridCol w:w="142"/>
        <w:gridCol w:w="2834"/>
        <w:gridCol w:w="2835"/>
        <w:gridCol w:w="2840"/>
      </w:tblGrid>
      <w:tr w:rsidR="0042793A" w14:paraId="2E63076E" w14:textId="77777777" w:rsidTr="002E248C">
        <w:tc>
          <w:tcPr>
            <w:tcW w:w="9219" w:type="dxa"/>
            <w:gridSpan w:val="6"/>
            <w:tcBorders>
              <w:top w:val="nil"/>
              <w:left w:val="nil"/>
              <w:bottom w:val="nil"/>
              <w:right w:val="nil"/>
            </w:tcBorders>
          </w:tcPr>
          <w:p w14:paraId="65BC8CF3" w14:textId="77777777" w:rsidR="0042793A" w:rsidRPr="0006707D" w:rsidRDefault="0042793A" w:rsidP="00F16703">
            <w:pPr>
              <w:pStyle w:val="LAText1"/>
              <w:ind w:left="0"/>
              <w:rPr>
                <w:u w:val="single"/>
              </w:rPr>
            </w:pPr>
            <w:r w:rsidRPr="0006707D">
              <w:rPr>
                <w:u w:val="single"/>
              </w:rPr>
              <w:t>Hinweis:</w:t>
            </w:r>
          </w:p>
          <w:p w14:paraId="0D783C38" w14:textId="4DAEC50F" w:rsidR="0042793A" w:rsidRPr="008451C4" w:rsidRDefault="0042793A" w:rsidP="00F16703">
            <w:pPr>
              <w:pStyle w:val="LAText1"/>
              <w:ind w:left="0"/>
              <w:rPr>
                <w:szCs w:val="21"/>
              </w:rPr>
            </w:pPr>
            <w:r w:rsidRPr="008451C4">
              <w:rPr>
                <w:szCs w:val="21"/>
              </w:rPr>
              <w:t xml:space="preserve">Der </w:t>
            </w:r>
            <w:r w:rsidR="006332F4">
              <w:t>Bieter*innen</w:t>
            </w:r>
            <w:r w:rsidRPr="008451C4">
              <w:rPr>
                <w:szCs w:val="21"/>
              </w:rPr>
              <w:t xml:space="preserve">/die </w:t>
            </w:r>
            <w:r w:rsidR="006332F4">
              <w:t>Bietergemeinschaft</w:t>
            </w:r>
            <w:r w:rsidRPr="008451C4">
              <w:rPr>
                <w:szCs w:val="21"/>
              </w:rPr>
              <w:t xml:space="preserve"> und das eignungsverleihende Unternehmen hat/haben die in blau hinterlegten markierten Bereichen des Formblatts wahrheitsgemäß auszufüllen und anzukreuzen. Zudem hat/haben er/sie die kursiv geschriebenen Eigenerklärungen abzugeben.</w:t>
            </w:r>
          </w:p>
          <w:p w14:paraId="58AAE012" w14:textId="2ED3E078" w:rsidR="0042793A" w:rsidRDefault="0042793A" w:rsidP="00F16703">
            <w:pPr>
              <w:pStyle w:val="LAText1"/>
              <w:ind w:left="0"/>
            </w:pPr>
            <w:r>
              <w:t xml:space="preserve">Soweit dies nachfolgend gefordert ist, ist das Formblatt auszudrucken, handschriftlich zu unterschreiben und als Scan mit dem </w:t>
            </w:r>
            <w:r w:rsidR="002E248C">
              <w:t>Angebot</w:t>
            </w:r>
            <w:r>
              <w:t xml:space="preserve"> einzureichen. Der öffentliche Auftraggeber behält sich vor, das Original der Erklärungen innerhalb einer angemessenen Frist von denjenigen </w:t>
            </w:r>
            <w:r w:rsidR="006332F4">
              <w:t>Bieter*</w:t>
            </w:r>
            <w:proofErr w:type="spellStart"/>
            <w:r w:rsidR="006332F4">
              <w:t>innen</w:t>
            </w:r>
            <w:r>
              <w:t>n</w:t>
            </w:r>
            <w:proofErr w:type="spellEnd"/>
            <w:r>
              <w:t xml:space="preserve"> / </w:t>
            </w:r>
            <w:r w:rsidR="006332F4">
              <w:t>Bietergemeinschaft</w:t>
            </w:r>
            <w:r>
              <w:t>en, d</w:t>
            </w:r>
            <w:r w:rsidR="002E248C">
              <w:t>eren Angebot</w:t>
            </w:r>
            <w:r>
              <w:t xml:space="preserve"> in die engere Auswahl kommen, nachzufordern.</w:t>
            </w:r>
          </w:p>
        </w:tc>
      </w:tr>
      <w:tr w:rsidR="0042793A" w14:paraId="57AA6008" w14:textId="77777777" w:rsidTr="002E248C">
        <w:trPr>
          <w:gridBefore w:val="1"/>
          <w:wBefore w:w="142" w:type="dxa"/>
        </w:trPr>
        <w:tc>
          <w:tcPr>
            <w:tcW w:w="426" w:type="dxa"/>
            <w:tcBorders>
              <w:top w:val="nil"/>
              <w:left w:val="nil"/>
              <w:bottom w:val="nil"/>
              <w:right w:val="nil"/>
            </w:tcBorders>
          </w:tcPr>
          <w:p w14:paraId="0D57BAB2" w14:textId="1EBD26B2" w:rsidR="0042793A" w:rsidRPr="0006707D" w:rsidRDefault="009A3518" w:rsidP="00F16703">
            <w:pPr>
              <w:pStyle w:val="LAText1"/>
              <w:ind w:left="0"/>
              <w:rPr>
                <w:b/>
                <w:bCs/>
              </w:rPr>
            </w:pPr>
            <w:r>
              <w:rPr>
                <w:b/>
                <w:bCs/>
              </w:rPr>
              <w:t>a</w:t>
            </w:r>
            <w:r w:rsidR="0042793A" w:rsidRPr="0006707D">
              <w:rPr>
                <w:b/>
                <w:bCs/>
              </w:rPr>
              <w:t>.</w:t>
            </w:r>
          </w:p>
        </w:tc>
        <w:tc>
          <w:tcPr>
            <w:tcW w:w="8651" w:type="dxa"/>
            <w:gridSpan w:val="4"/>
            <w:tcBorders>
              <w:top w:val="nil"/>
              <w:left w:val="nil"/>
              <w:bottom w:val="nil"/>
              <w:right w:val="nil"/>
            </w:tcBorders>
          </w:tcPr>
          <w:p w14:paraId="79A20518" w14:textId="576ACEDC" w:rsidR="0042793A" w:rsidRDefault="0042793A" w:rsidP="00F16703">
            <w:pPr>
              <w:pStyle w:val="LAText1"/>
              <w:ind w:left="0"/>
            </w:pPr>
            <w:r w:rsidRPr="00DE2283">
              <w:rPr>
                <w:b/>
                <w:bCs/>
                <w:sz w:val="22"/>
                <w:szCs w:val="28"/>
              </w:rPr>
              <w:t>Vom eignungsleihenden Unternehmen (</w:t>
            </w:r>
            <w:r w:rsidR="006332F4">
              <w:rPr>
                <w:b/>
                <w:bCs/>
                <w:sz w:val="22"/>
                <w:szCs w:val="28"/>
              </w:rPr>
              <w:t>Bieter*innen</w:t>
            </w:r>
            <w:r w:rsidRPr="00DE2283">
              <w:rPr>
                <w:b/>
                <w:bCs/>
                <w:sz w:val="22"/>
                <w:szCs w:val="28"/>
              </w:rPr>
              <w:t xml:space="preserve"> / </w:t>
            </w:r>
            <w:r w:rsidR="006332F4">
              <w:rPr>
                <w:b/>
                <w:bCs/>
                <w:sz w:val="22"/>
                <w:szCs w:val="28"/>
              </w:rPr>
              <w:t>Bietergemeinschaft</w:t>
            </w:r>
            <w:r w:rsidRPr="00DE2283">
              <w:rPr>
                <w:b/>
                <w:bCs/>
                <w:sz w:val="22"/>
                <w:szCs w:val="28"/>
              </w:rPr>
              <w:t>) auszufüllender Teil des Formblattes</w:t>
            </w:r>
          </w:p>
        </w:tc>
      </w:tr>
      <w:tr w:rsidR="0042793A" w14:paraId="1AD64ED0" w14:textId="77777777" w:rsidTr="002E248C">
        <w:trPr>
          <w:gridBefore w:val="1"/>
          <w:wBefore w:w="142" w:type="dxa"/>
        </w:trPr>
        <w:tc>
          <w:tcPr>
            <w:tcW w:w="568" w:type="dxa"/>
            <w:gridSpan w:val="2"/>
            <w:tcBorders>
              <w:top w:val="nil"/>
              <w:left w:val="nil"/>
            </w:tcBorders>
          </w:tcPr>
          <w:p w14:paraId="3E32E58D" w14:textId="77777777" w:rsidR="0042793A" w:rsidRDefault="0042793A" w:rsidP="00F16703">
            <w:pPr>
              <w:pStyle w:val="LAText1"/>
              <w:ind w:left="0"/>
            </w:pPr>
          </w:p>
        </w:tc>
        <w:tc>
          <w:tcPr>
            <w:tcW w:w="2834" w:type="dxa"/>
            <w:tcBorders>
              <w:top w:val="single" w:sz="4" w:space="0" w:color="auto"/>
            </w:tcBorders>
          </w:tcPr>
          <w:p w14:paraId="419D3979" w14:textId="77777777" w:rsidR="0042793A" w:rsidRDefault="0042793A" w:rsidP="00F16703">
            <w:pPr>
              <w:pStyle w:val="LAText1"/>
              <w:ind w:left="0"/>
            </w:pPr>
            <w:r w:rsidRPr="0006707D">
              <w:t>Eignungsverleihendes Unternehmen (Name/Firma</w:t>
            </w:r>
            <w:proofErr w:type="gramStart"/>
            <w:r>
              <w:t xml:space="preserve">/  </w:t>
            </w:r>
            <w:r w:rsidRPr="0006707D">
              <w:t>Anschrift</w:t>
            </w:r>
            <w:proofErr w:type="gramEnd"/>
            <w:r w:rsidRPr="0006707D">
              <w:t xml:space="preserve"> (Straße, Hausnummer, PLZ, Ort, Land), Telefonnummer, Telefax-nummer, E-Mail-Adresse):</w:t>
            </w:r>
          </w:p>
        </w:tc>
        <w:tc>
          <w:tcPr>
            <w:tcW w:w="2835" w:type="dxa"/>
            <w:tcBorders>
              <w:top w:val="single" w:sz="4" w:space="0" w:color="auto"/>
            </w:tcBorders>
          </w:tcPr>
          <w:p w14:paraId="47B2BC56" w14:textId="77777777" w:rsidR="0042793A" w:rsidRPr="0006707D" w:rsidRDefault="0042793A" w:rsidP="00F16703">
            <w:pPr>
              <w:pStyle w:val="LAText1"/>
              <w:ind w:left="0"/>
              <w:rPr>
                <w:szCs w:val="21"/>
              </w:rPr>
            </w:pPr>
            <w:r w:rsidRPr="0006707D">
              <w:rPr>
                <w:szCs w:val="21"/>
              </w:rPr>
              <w:t>Angabe zu den Eignungskriterien, zu deren Nachweis die Kapazitäten des Unter-nehmens in Anspruch genommen werden</w:t>
            </w:r>
          </w:p>
          <w:p w14:paraId="2EEFFFDE" w14:textId="77777777" w:rsidR="0042793A" w:rsidRDefault="0042793A" w:rsidP="00F16703">
            <w:pPr>
              <w:pStyle w:val="LAText1"/>
              <w:ind w:left="0"/>
            </w:pPr>
          </w:p>
        </w:tc>
        <w:tc>
          <w:tcPr>
            <w:tcW w:w="2840" w:type="dxa"/>
            <w:tcBorders>
              <w:top w:val="single" w:sz="4" w:space="0" w:color="auto"/>
            </w:tcBorders>
          </w:tcPr>
          <w:p w14:paraId="4837AC35" w14:textId="77777777" w:rsidR="0042793A" w:rsidRPr="0006707D" w:rsidRDefault="0042793A" w:rsidP="00F16703">
            <w:pPr>
              <w:pStyle w:val="LAText1"/>
              <w:ind w:left="0"/>
              <w:rPr>
                <w:szCs w:val="21"/>
              </w:rPr>
            </w:pPr>
            <w:r w:rsidRPr="0006707D">
              <w:rPr>
                <w:szCs w:val="21"/>
              </w:rPr>
              <w:t>Beschreibung der vom eignungsverleihenden Unternehmen auszuführenden Leistung (falls einschlägig):</w:t>
            </w:r>
          </w:p>
        </w:tc>
      </w:tr>
      <w:tr w:rsidR="0042793A" w14:paraId="480F4DA8" w14:textId="77777777" w:rsidTr="002E248C">
        <w:trPr>
          <w:gridBefore w:val="1"/>
          <w:wBefore w:w="142" w:type="dxa"/>
        </w:trPr>
        <w:tc>
          <w:tcPr>
            <w:tcW w:w="568" w:type="dxa"/>
            <w:gridSpan w:val="2"/>
            <w:tcBorders>
              <w:bottom w:val="single" w:sz="4" w:space="0" w:color="auto"/>
            </w:tcBorders>
          </w:tcPr>
          <w:p w14:paraId="2A9A4812" w14:textId="77777777" w:rsidR="0042793A" w:rsidRDefault="0042793A" w:rsidP="00F16703">
            <w:pPr>
              <w:pStyle w:val="LAText1"/>
              <w:ind w:left="0"/>
            </w:pPr>
            <w:r>
              <w:t>1.</w:t>
            </w:r>
          </w:p>
        </w:tc>
        <w:tc>
          <w:tcPr>
            <w:tcW w:w="2834" w:type="dxa"/>
            <w:tcBorders>
              <w:bottom w:val="single" w:sz="4" w:space="0" w:color="auto"/>
            </w:tcBorders>
            <w:shd w:val="clear" w:color="auto" w:fill="D9E2F3" w:themeFill="accent1" w:themeFillTint="33"/>
          </w:tcPr>
          <w:p w14:paraId="7BCBB174" w14:textId="77777777" w:rsidR="0042793A" w:rsidRDefault="0042793A" w:rsidP="00F16703">
            <w:pPr>
              <w:pStyle w:val="LAText1"/>
              <w:ind w:left="0"/>
            </w:pPr>
          </w:p>
          <w:p w14:paraId="5063A3F4" w14:textId="77777777" w:rsidR="0042793A" w:rsidRDefault="0042793A" w:rsidP="00F16703">
            <w:pPr>
              <w:pStyle w:val="LAText1"/>
              <w:ind w:left="0"/>
            </w:pPr>
          </w:p>
          <w:p w14:paraId="1995A860" w14:textId="77777777" w:rsidR="0042793A" w:rsidRPr="0006707D" w:rsidRDefault="0042793A" w:rsidP="00F16703">
            <w:pPr>
              <w:pStyle w:val="LAText1"/>
              <w:ind w:left="0"/>
            </w:pPr>
          </w:p>
        </w:tc>
        <w:tc>
          <w:tcPr>
            <w:tcW w:w="2835" w:type="dxa"/>
            <w:tcBorders>
              <w:bottom w:val="single" w:sz="4" w:space="0" w:color="auto"/>
            </w:tcBorders>
            <w:shd w:val="clear" w:color="auto" w:fill="D9E2F3" w:themeFill="accent1" w:themeFillTint="33"/>
          </w:tcPr>
          <w:p w14:paraId="1D693176" w14:textId="77777777" w:rsidR="0042793A" w:rsidRPr="0006707D" w:rsidRDefault="0042793A" w:rsidP="00F16703">
            <w:pPr>
              <w:pStyle w:val="LAText1"/>
              <w:ind w:left="0"/>
              <w:rPr>
                <w:szCs w:val="21"/>
              </w:rPr>
            </w:pPr>
          </w:p>
        </w:tc>
        <w:tc>
          <w:tcPr>
            <w:tcW w:w="2840" w:type="dxa"/>
            <w:tcBorders>
              <w:bottom w:val="single" w:sz="4" w:space="0" w:color="auto"/>
            </w:tcBorders>
            <w:shd w:val="clear" w:color="auto" w:fill="D9E2F3" w:themeFill="accent1" w:themeFillTint="33"/>
          </w:tcPr>
          <w:p w14:paraId="679B3363" w14:textId="77777777" w:rsidR="0042793A" w:rsidRPr="0006707D" w:rsidRDefault="0042793A" w:rsidP="00F16703">
            <w:pPr>
              <w:pStyle w:val="LAText1"/>
              <w:ind w:left="0"/>
              <w:rPr>
                <w:szCs w:val="21"/>
              </w:rPr>
            </w:pPr>
          </w:p>
        </w:tc>
      </w:tr>
      <w:tr w:rsidR="0042793A" w14:paraId="0F8D900E" w14:textId="77777777" w:rsidTr="002E248C">
        <w:trPr>
          <w:gridBefore w:val="1"/>
          <w:wBefore w:w="142" w:type="dxa"/>
        </w:trPr>
        <w:tc>
          <w:tcPr>
            <w:tcW w:w="568" w:type="dxa"/>
            <w:gridSpan w:val="2"/>
            <w:tcBorders>
              <w:left w:val="nil"/>
              <w:right w:val="nil"/>
            </w:tcBorders>
          </w:tcPr>
          <w:p w14:paraId="0E230711" w14:textId="77777777" w:rsidR="0042793A" w:rsidRDefault="0042793A" w:rsidP="00F16703">
            <w:pPr>
              <w:pStyle w:val="LAText1"/>
              <w:ind w:left="0"/>
            </w:pPr>
          </w:p>
        </w:tc>
        <w:tc>
          <w:tcPr>
            <w:tcW w:w="2834" w:type="dxa"/>
            <w:tcBorders>
              <w:left w:val="nil"/>
              <w:right w:val="nil"/>
            </w:tcBorders>
          </w:tcPr>
          <w:p w14:paraId="70D2D344" w14:textId="77777777" w:rsidR="0042793A" w:rsidRPr="0006707D" w:rsidRDefault="0042793A" w:rsidP="00F16703">
            <w:pPr>
              <w:pStyle w:val="LAText1"/>
              <w:ind w:left="0"/>
            </w:pPr>
          </w:p>
        </w:tc>
        <w:tc>
          <w:tcPr>
            <w:tcW w:w="2835" w:type="dxa"/>
            <w:tcBorders>
              <w:left w:val="nil"/>
              <w:right w:val="nil"/>
            </w:tcBorders>
          </w:tcPr>
          <w:p w14:paraId="62FFCB77" w14:textId="77777777" w:rsidR="0042793A" w:rsidRPr="0006707D" w:rsidRDefault="0042793A" w:rsidP="00F16703">
            <w:pPr>
              <w:pStyle w:val="LAText1"/>
              <w:ind w:left="0"/>
              <w:rPr>
                <w:szCs w:val="21"/>
              </w:rPr>
            </w:pPr>
          </w:p>
        </w:tc>
        <w:tc>
          <w:tcPr>
            <w:tcW w:w="2840" w:type="dxa"/>
            <w:tcBorders>
              <w:left w:val="nil"/>
            </w:tcBorders>
          </w:tcPr>
          <w:p w14:paraId="0A2D8680" w14:textId="77777777" w:rsidR="0042793A" w:rsidRPr="0006707D" w:rsidRDefault="0042793A" w:rsidP="00F16703">
            <w:pPr>
              <w:pStyle w:val="LAText1"/>
              <w:ind w:left="0"/>
              <w:rPr>
                <w:szCs w:val="21"/>
              </w:rPr>
            </w:pPr>
          </w:p>
        </w:tc>
      </w:tr>
      <w:tr w:rsidR="0042793A" w14:paraId="220ACFD7" w14:textId="77777777" w:rsidTr="002E248C">
        <w:trPr>
          <w:gridBefore w:val="1"/>
          <w:wBefore w:w="142" w:type="dxa"/>
        </w:trPr>
        <w:tc>
          <w:tcPr>
            <w:tcW w:w="568" w:type="dxa"/>
            <w:gridSpan w:val="2"/>
            <w:tcBorders>
              <w:bottom w:val="single" w:sz="4" w:space="0" w:color="auto"/>
            </w:tcBorders>
          </w:tcPr>
          <w:p w14:paraId="44DC1B5D" w14:textId="77777777" w:rsidR="0042793A" w:rsidRDefault="0042793A" w:rsidP="00F16703">
            <w:pPr>
              <w:pStyle w:val="LAText1"/>
              <w:ind w:left="0"/>
            </w:pPr>
            <w:r>
              <w:t>2.</w:t>
            </w:r>
          </w:p>
        </w:tc>
        <w:tc>
          <w:tcPr>
            <w:tcW w:w="2834" w:type="dxa"/>
            <w:tcBorders>
              <w:bottom w:val="single" w:sz="4" w:space="0" w:color="auto"/>
            </w:tcBorders>
            <w:shd w:val="clear" w:color="auto" w:fill="D9E2F3" w:themeFill="accent1" w:themeFillTint="33"/>
          </w:tcPr>
          <w:p w14:paraId="4B12940E" w14:textId="77777777" w:rsidR="0042793A" w:rsidRDefault="0042793A" w:rsidP="00F16703">
            <w:pPr>
              <w:pStyle w:val="LAText1"/>
              <w:ind w:left="0"/>
            </w:pPr>
          </w:p>
          <w:p w14:paraId="22C6ABB0" w14:textId="77777777" w:rsidR="0042793A" w:rsidRDefault="0042793A" w:rsidP="00F16703">
            <w:pPr>
              <w:pStyle w:val="LAText1"/>
              <w:ind w:left="0"/>
            </w:pPr>
          </w:p>
          <w:p w14:paraId="3AB5472B" w14:textId="77777777" w:rsidR="0042793A" w:rsidRPr="0006707D" w:rsidRDefault="0042793A" w:rsidP="00F16703">
            <w:pPr>
              <w:pStyle w:val="LAText1"/>
              <w:ind w:left="0"/>
            </w:pPr>
          </w:p>
        </w:tc>
        <w:tc>
          <w:tcPr>
            <w:tcW w:w="2835" w:type="dxa"/>
            <w:tcBorders>
              <w:bottom w:val="single" w:sz="4" w:space="0" w:color="auto"/>
            </w:tcBorders>
            <w:shd w:val="clear" w:color="auto" w:fill="D9E2F3" w:themeFill="accent1" w:themeFillTint="33"/>
          </w:tcPr>
          <w:p w14:paraId="57781A5B" w14:textId="77777777" w:rsidR="0042793A" w:rsidRPr="0006707D" w:rsidRDefault="0042793A" w:rsidP="00F16703">
            <w:pPr>
              <w:pStyle w:val="LAText1"/>
              <w:ind w:left="0"/>
              <w:rPr>
                <w:szCs w:val="21"/>
              </w:rPr>
            </w:pPr>
          </w:p>
        </w:tc>
        <w:tc>
          <w:tcPr>
            <w:tcW w:w="2840" w:type="dxa"/>
            <w:tcBorders>
              <w:bottom w:val="single" w:sz="4" w:space="0" w:color="auto"/>
            </w:tcBorders>
            <w:shd w:val="clear" w:color="auto" w:fill="D9E2F3" w:themeFill="accent1" w:themeFillTint="33"/>
          </w:tcPr>
          <w:p w14:paraId="3597F7D1" w14:textId="77777777" w:rsidR="0042793A" w:rsidRPr="0006707D" w:rsidRDefault="0042793A" w:rsidP="00F16703">
            <w:pPr>
              <w:pStyle w:val="LAText1"/>
              <w:ind w:left="0"/>
              <w:rPr>
                <w:szCs w:val="21"/>
              </w:rPr>
            </w:pPr>
          </w:p>
        </w:tc>
      </w:tr>
      <w:tr w:rsidR="0042793A" w14:paraId="75E78F29" w14:textId="77777777" w:rsidTr="005B4C8A">
        <w:trPr>
          <w:gridBefore w:val="1"/>
          <w:wBefore w:w="142" w:type="dxa"/>
        </w:trPr>
        <w:tc>
          <w:tcPr>
            <w:tcW w:w="568" w:type="dxa"/>
            <w:gridSpan w:val="2"/>
            <w:tcBorders>
              <w:left w:val="nil"/>
              <w:bottom w:val="single" w:sz="4" w:space="0" w:color="auto"/>
              <w:right w:val="nil"/>
            </w:tcBorders>
          </w:tcPr>
          <w:p w14:paraId="13D42674" w14:textId="77777777" w:rsidR="0042793A" w:rsidRDefault="0042793A" w:rsidP="00F16703">
            <w:pPr>
              <w:pStyle w:val="LAText1"/>
              <w:ind w:left="0"/>
            </w:pPr>
          </w:p>
        </w:tc>
        <w:tc>
          <w:tcPr>
            <w:tcW w:w="2834" w:type="dxa"/>
            <w:tcBorders>
              <w:left w:val="nil"/>
              <w:bottom w:val="single" w:sz="4" w:space="0" w:color="auto"/>
              <w:right w:val="nil"/>
            </w:tcBorders>
          </w:tcPr>
          <w:p w14:paraId="4CD3DE39" w14:textId="77777777" w:rsidR="0042793A" w:rsidRPr="0006707D" w:rsidRDefault="0042793A" w:rsidP="00F16703">
            <w:pPr>
              <w:pStyle w:val="LAText1"/>
              <w:ind w:left="0"/>
            </w:pPr>
          </w:p>
        </w:tc>
        <w:tc>
          <w:tcPr>
            <w:tcW w:w="2835" w:type="dxa"/>
            <w:tcBorders>
              <w:left w:val="nil"/>
              <w:bottom w:val="single" w:sz="4" w:space="0" w:color="auto"/>
              <w:right w:val="nil"/>
            </w:tcBorders>
          </w:tcPr>
          <w:p w14:paraId="7700FF61" w14:textId="77777777" w:rsidR="0042793A" w:rsidRPr="0006707D" w:rsidRDefault="0042793A" w:rsidP="00F16703">
            <w:pPr>
              <w:pStyle w:val="LAText1"/>
              <w:ind w:left="0"/>
              <w:rPr>
                <w:szCs w:val="21"/>
              </w:rPr>
            </w:pPr>
          </w:p>
        </w:tc>
        <w:tc>
          <w:tcPr>
            <w:tcW w:w="2840" w:type="dxa"/>
            <w:tcBorders>
              <w:left w:val="nil"/>
              <w:bottom w:val="single" w:sz="4" w:space="0" w:color="auto"/>
            </w:tcBorders>
          </w:tcPr>
          <w:p w14:paraId="7C5221CC" w14:textId="77777777" w:rsidR="0042793A" w:rsidRPr="0006707D" w:rsidRDefault="0042793A" w:rsidP="00F16703">
            <w:pPr>
              <w:pStyle w:val="LAText1"/>
              <w:ind w:left="0"/>
              <w:rPr>
                <w:szCs w:val="21"/>
              </w:rPr>
            </w:pPr>
          </w:p>
        </w:tc>
      </w:tr>
      <w:tr w:rsidR="0042793A" w14:paraId="2084482F" w14:textId="77777777" w:rsidTr="005B4C8A">
        <w:trPr>
          <w:gridBefore w:val="1"/>
          <w:wBefore w:w="142" w:type="dxa"/>
        </w:trPr>
        <w:tc>
          <w:tcPr>
            <w:tcW w:w="568" w:type="dxa"/>
            <w:gridSpan w:val="2"/>
            <w:tcBorders>
              <w:bottom w:val="single" w:sz="4" w:space="0" w:color="auto"/>
            </w:tcBorders>
          </w:tcPr>
          <w:p w14:paraId="4F6C0211" w14:textId="77777777" w:rsidR="0042793A" w:rsidRDefault="0042793A" w:rsidP="00F16703">
            <w:pPr>
              <w:pStyle w:val="LAText1"/>
              <w:ind w:left="0"/>
            </w:pPr>
            <w:r>
              <w:t>3.</w:t>
            </w:r>
          </w:p>
        </w:tc>
        <w:tc>
          <w:tcPr>
            <w:tcW w:w="2834" w:type="dxa"/>
            <w:tcBorders>
              <w:bottom w:val="single" w:sz="4" w:space="0" w:color="auto"/>
            </w:tcBorders>
            <w:shd w:val="clear" w:color="auto" w:fill="D9E2F3" w:themeFill="accent1" w:themeFillTint="33"/>
          </w:tcPr>
          <w:p w14:paraId="7D982ED9" w14:textId="77777777" w:rsidR="0042793A" w:rsidRDefault="0042793A" w:rsidP="00F16703">
            <w:pPr>
              <w:pStyle w:val="LAText1"/>
              <w:ind w:left="0"/>
            </w:pPr>
          </w:p>
          <w:p w14:paraId="524A3185" w14:textId="77777777" w:rsidR="0042793A" w:rsidRDefault="0042793A" w:rsidP="00F16703">
            <w:pPr>
              <w:pStyle w:val="LAText1"/>
              <w:ind w:left="0"/>
            </w:pPr>
          </w:p>
          <w:p w14:paraId="035A8A5F" w14:textId="77777777" w:rsidR="0042793A" w:rsidRPr="0006707D" w:rsidRDefault="0042793A" w:rsidP="00F16703">
            <w:pPr>
              <w:pStyle w:val="LAText1"/>
              <w:ind w:left="0"/>
            </w:pPr>
          </w:p>
        </w:tc>
        <w:tc>
          <w:tcPr>
            <w:tcW w:w="2835" w:type="dxa"/>
            <w:tcBorders>
              <w:bottom w:val="single" w:sz="4" w:space="0" w:color="auto"/>
            </w:tcBorders>
            <w:shd w:val="clear" w:color="auto" w:fill="D9E2F3" w:themeFill="accent1" w:themeFillTint="33"/>
          </w:tcPr>
          <w:p w14:paraId="437B03D3" w14:textId="77777777" w:rsidR="0042793A" w:rsidRPr="0006707D" w:rsidRDefault="0042793A" w:rsidP="00F16703">
            <w:pPr>
              <w:pStyle w:val="LAText1"/>
              <w:ind w:left="0"/>
              <w:rPr>
                <w:szCs w:val="21"/>
              </w:rPr>
            </w:pPr>
          </w:p>
        </w:tc>
        <w:tc>
          <w:tcPr>
            <w:tcW w:w="2840" w:type="dxa"/>
            <w:tcBorders>
              <w:bottom w:val="single" w:sz="4" w:space="0" w:color="auto"/>
            </w:tcBorders>
            <w:shd w:val="clear" w:color="auto" w:fill="D9E2F3" w:themeFill="accent1" w:themeFillTint="33"/>
          </w:tcPr>
          <w:p w14:paraId="614EA106" w14:textId="77777777" w:rsidR="0042793A" w:rsidRPr="0006707D" w:rsidRDefault="0042793A" w:rsidP="00F16703">
            <w:pPr>
              <w:pStyle w:val="LAText1"/>
              <w:ind w:left="0"/>
              <w:rPr>
                <w:szCs w:val="21"/>
              </w:rPr>
            </w:pPr>
          </w:p>
        </w:tc>
      </w:tr>
    </w:tbl>
    <w:p w14:paraId="71364A70" w14:textId="77777777" w:rsidR="002E248C" w:rsidRDefault="002E248C">
      <w:r>
        <w:br w:type="page"/>
      </w:r>
    </w:p>
    <w:tbl>
      <w:tblPr>
        <w:tblStyle w:val="Tabellenraster"/>
        <w:tblW w:w="9077" w:type="dxa"/>
        <w:tblLook w:val="04A0" w:firstRow="1" w:lastRow="0" w:firstColumn="1" w:lastColumn="0" w:noHBand="0" w:noVBand="1"/>
      </w:tblPr>
      <w:tblGrid>
        <w:gridCol w:w="425"/>
        <w:gridCol w:w="142"/>
        <w:gridCol w:w="4155"/>
        <w:gridCol w:w="98"/>
        <w:gridCol w:w="181"/>
        <w:gridCol w:w="1457"/>
        <w:gridCol w:w="2619"/>
      </w:tblGrid>
      <w:tr w:rsidR="0042793A" w:rsidRPr="009A3518" w14:paraId="7485DC2F" w14:textId="77777777" w:rsidTr="00F460DF">
        <w:tc>
          <w:tcPr>
            <w:tcW w:w="425" w:type="dxa"/>
            <w:tcBorders>
              <w:top w:val="nil"/>
              <w:left w:val="nil"/>
              <w:bottom w:val="nil"/>
              <w:right w:val="nil"/>
            </w:tcBorders>
          </w:tcPr>
          <w:p w14:paraId="1CFDE4C0" w14:textId="2E3D2B64" w:rsidR="0042793A" w:rsidRPr="0006707D" w:rsidRDefault="0042793A" w:rsidP="00F16703">
            <w:pPr>
              <w:pStyle w:val="LAText1"/>
              <w:ind w:left="0"/>
              <w:rPr>
                <w:b/>
                <w:bCs/>
              </w:rPr>
            </w:pPr>
          </w:p>
        </w:tc>
        <w:tc>
          <w:tcPr>
            <w:tcW w:w="8652" w:type="dxa"/>
            <w:gridSpan w:val="6"/>
            <w:tcBorders>
              <w:top w:val="nil"/>
              <w:left w:val="nil"/>
              <w:bottom w:val="nil"/>
              <w:right w:val="nil"/>
            </w:tcBorders>
          </w:tcPr>
          <w:p w14:paraId="533D5F82" w14:textId="56CCCB08" w:rsidR="0042793A" w:rsidRPr="009A3518" w:rsidRDefault="0042793A" w:rsidP="009A3518">
            <w:pPr>
              <w:pStyle w:val="LAEbene2"/>
            </w:pPr>
            <w:r w:rsidRPr="0006707D">
              <w:t>Vom eignungsverleihenden Unternehmen auszufüllender Teil des Formblattes</w:t>
            </w:r>
          </w:p>
        </w:tc>
      </w:tr>
      <w:tr w:rsidR="0042793A" w14:paraId="08791E28" w14:textId="77777777" w:rsidTr="00F460DF">
        <w:tc>
          <w:tcPr>
            <w:tcW w:w="9054" w:type="dxa"/>
            <w:gridSpan w:val="7"/>
            <w:tcBorders>
              <w:top w:val="nil"/>
              <w:left w:val="nil"/>
              <w:bottom w:val="nil"/>
              <w:right w:val="nil"/>
            </w:tcBorders>
          </w:tcPr>
          <w:p w14:paraId="4E5CEEBC" w14:textId="77777777" w:rsidR="0042793A" w:rsidRPr="008451C4" w:rsidRDefault="0042793A" w:rsidP="00F16703">
            <w:pPr>
              <w:pStyle w:val="LAText1"/>
              <w:ind w:left="0"/>
              <w:rPr>
                <w:u w:val="single"/>
              </w:rPr>
            </w:pPr>
            <w:r w:rsidRPr="008451C4">
              <w:rPr>
                <w:u w:val="single"/>
              </w:rPr>
              <w:t>Hinweis:</w:t>
            </w:r>
          </w:p>
          <w:p w14:paraId="5E3F7F48" w14:textId="77777777" w:rsidR="0042793A" w:rsidRDefault="0042793A" w:rsidP="006B6C6D">
            <w:pPr>
              <w:pStyle w:val="LAText1"/>
              <w:spacing w:before="120"/>
              <w:ind w:left="0"/>
            </w:pPr>
            <w:r>
              <w:t xml:space="preserve">Die Anlage besteht </w:t>
            </w:r>
            <w:proofErr w:type="gramStart"/>
            <w:r>
              <w:t>aus folgenden</w:t>
            </w:r>
            <w:proofErr w:type="gramEnd"/>
            <w:r>
              <w:t xml:space="preserve"> Erklärungen:</w:t>
            </w:r>
          </w:p>
          <w:p w14:paraId="4502D6F4" w14:textId="77777777" w:rsidR="0042793A" w:rsidRDefault="0042793A" w:rsidP="006B6C6D">
            <w:pPr>
              <w:pStyle w:val="LAText1"/>
              <w:numPr>
                <w:ilvl w:val="1"/>
                <w:numId w:val="11"/>
              </w:numPr>
              <w:spacing w:before="120"/>
            </w:pPr>
            <w:r>
              <w:t xml:space="preserve">Verpflichtungserklärung des eignungsverleihenden Unternehmens; </w:t>
            </w:r>
          </w:p>
          <w:p w14:paraId="18FD3AC4" w14:textId="0995D903" w:rsidR="0042793A" w:rsidRDefault="0042793A" w:rsidP="006B6C6D">
            <w:pPr>
              <w:pStyle w:val="LAText1"/>
              <w:numPr>
                <w:ilvl w:val="1"/>
                <w:numId w:val="11"/>
              </w:numPr>
              <w:spacing w:before="120"/>
            </w:pPr>
            <w:r>
              <w:t>ggfs. Haftungserklärung (nur im Falle der Eignungsleihe für die wirtschaftliche und finanzielle Leistungsfähigkeit);</w:t>
            </w:r>
          </w:p>
          <w:p w14:paraId="45C428CD" w14:textId="77777777" w:rsidR="0042793A" w:rsidRDefault="0042793A" w:rsidP="006B6C6D">
            <w:pPr>
              <w:pStyle w:val="LAText1"/>
              <w:numPr>
                <w:ilvl w:val="1"/>
                <w:numId w:val="11"/>
              </w:numPr>
              <w:spacing w:before="120"/>
            </w:pPr>
            <w:r>
              <w:t>Erklärung zur Erfüllung der geliehenen Eignungsanforderungen.</w:t>
            </w:r>
          </w:p>
          <w:p w14:paraId="115E11C6" w14:textId="77777777" w:rsidR="0042793A" w:rsidRDefault="0042793A" w:rsidP="006B6C6D">
            <w:pPr>
              <w:pStyle w:val="LAText1"/>
              <w:numPr>
                <w:ilvl w:val="1"/>
                <w:numId w:val="11"/>
              </w:numPr>
              <w:spacing w:before="120"/>
            </w:pPr>
            <w:r>
              <w:t>Unterschriftsteil / Bestätigung der Erklärungen</w:t>
            </w:r>
          </w:p>
          <w:p w14:paraId="60DC8F7A" w14:textId="77777777" w:rsidR="0042793A" w:rsidRDefault="0042793A" w:rsidP="006B6C6D">
            <w:pPr>
              <w:pStyle w:val="LAText1"/>
              <w:spacing w:before="120"/>
              <w:ind w:left="0"/>
            </w:pPr>
            <w:r>
              <w:t xml:space="preserve">Das ausgefüllte Formblatt ist auszudrucken, zu unterschreiben und mit einem Firmenstempel zu versehen. Es ist dann als </w:t>
            </w:r>
            <w:proofErr w:type="spellStart"/>
            <w:r>
              <w:t>pdf</w:t>
            </w:r>
            <w:proofErr w:type="spellEnd"/>
            <w:r>
              <w:t xml:space="preserve">-Scan einzureichen. Der Auftraggeber ist berechtigt, das unterschriebene Original des Formblattes zu fordern. Die Erklärungen sind, im Falle der Angabe mehrerer eignungsverleihender Unternehmen, von jedem der eignungsverleihenden Unternehmen auszufüllen. Die </w:t>
            </w:r>
            <w:proofErr w:type="gramStart"/>
            <w:r>
              <w:t>in blau hinterlegten Bereiche</w:t>
            </w:r>
            <w:proofErr w:type="gramEnd"/>
            <w:r>
              <w:t xml:space="preserve"> sind auszufüllen und bei Bedarf anzukreuzen, zudem hat das eignungsleihende Unternehmen die kursiv geschriebenen Eigenerklärungen abzugeben.</w:t>
            </w:r>
          </w:p>
        </w:tc>
      </w:tr>
      <w:tr w:rsidR="0042793A" w14:paraId="291E11F2" w14:textId="77777777" w:rsidTr="00F460DF">
        <w:trPr>
          <w:trHeight w:val="340"/>
        </w:trPr>
        <w:tc>
          <w:tcPr>
            <w:tcW w:w="9054" w:type="dxa"/>
            <w:gridSpan w:val="7"/>
            <w:tcBorders>
              <w:top w:val="nil"/>
              <w:left w:val="nil"/>
              <w:bottom w:val="nil"/>
              <w:right w:val="nil"/>
            </w:tcBorders>
          </w:tcPr>
          <w:p w14:paraId="2986880D" w14:textId="77777777" w:rsidR="0042793A" w:rsidRDefault="0042793A" w:rsidP="006B6C6D">
            <w:pPr>
              <w:pStyle w:val="LAText1"/>
              <w:spacing w:before="0"/>
              <w:ind w:left="0"/>
            </w:pPr>
          </w:p>
        </w:tc>
      </w:tr>
      <w:tr w:rsidR="0042793A" w14:paraId="5BCC04BC" w14:textId="77777777" w:rsidTr="00F460DF">
        <w:tc>
          <w:tcPr>
            <w:tcW w:w="425" w:type="dxa"/>
            <w:tcBorders>
              <w:top w:val="nil"/>
              <w:left w:val="nil"/>
              <w:bottom w:val="nil"/>
              <w:right w:val="nil"/>
            </w:tcBorders>
          </w:tcPr>
          <w:p w14:paraId="01A345BD" w14:textId="77777777" w:rsidR="0042793A" w:rsidRPr="0006707D" w:rsidRDefault="0042793A" w:rsidP="00F16703">
            <w:pPr>
              <w:pStyle w:val="LAText1"/>
              <w:ind w:left="0"/>
              <w:rPr>
                <w:b/>
                <w:bCs/>
              </w:rPr>
            </w:pPr>
            <w:r w:rsidRPr="0006707D">
              <w:rPr>
                <w:b/>
                <w:bCs/>
              </w:rPr>
              <w:t>1.</w:t>
            </w:r>
          </w:p>
        </w:tc>
        <w:tc>
          <w:tcPr>
            <w:tcW w:w="8652" w:type="dxa"/>
            <w:gridSpan w:val="6"/>
            <w:tcBorders>
              <w:top w:val="nil"/>
              <w:left w:val="nil"/>
              <w:bottom w:val="nil"/>
              <w:right w:val="nil"/>
            </w:tcBorders>
          </w:tcPr>
          <w:p w14:paraId="6FB70873" w14:textId="77777777" w:rsidR="0042793A" w:rsidRPr="0006707D" w:rsidRDefault="0042793A" w:rsidP="00F16703">
            <w:pPr>
              <w:pStyle w:val="LAText1"/>
              <w:ind w:left="0"/>
              <w:rPr>
                <w:b/>
                <w:bCs/>
              </w:rPr>
            </w:pPr>
            <w:r w:rsidRPr="0006707D">
              <w:rPr>
                <w:b/>
                <w:bCs/>
              </w:rPr>
              <w:t xml:space="preserve">Verpflichtungserklärung des eignungsverleihenden Unternehmens </w:t>
            </w:r>
          </w:p>
        </w:tc>
      </w:tr>
      <w:tr w:rsidR="0042793A" w14:paraId="0034161D" w14:textId="77777777" w:rsidTr="00F460DF">
        <w:tc>
          <w:tcPr>
            <w:tcW w:w="567" w:type="dxa"/>
            <w:gridSpan w:val="2"/>
            <w:tcBorders>
              <w:top w:val="nil"/>
              <w:left w:val="nil"/>
              <w:bottom w:val="nil"/>
              <w:right w:val="nil"/>
            </w:tcBorders>
          </w:tcPr>
          <w:p w14:paraId="3CDE8753" w14:textId="77777777" w:rsidR="0042793A" w:rsidRDefault="0042793A" w:rsidP="00F16703">
            <w:pPr>
              <w:pStyle w:val="LAText1"/>
              <w:ind w:left="0"/>
            </w:pPr>
          </w:p>
        </w:tc>
        <w:tc>
          <w:tcPr>
            <w:tcW w:w="8510" w:type="dxa"/>
            <w:gridSpan w:val="5"/>
            <w:tcBorders>
              <w:top w:val="nil"/>
              <w:left w:val="nil"/>
              <w:right w:val="nil"/>
            </w:tcBorders>
          </w:tcPr>
          <w:p w14:paraId="3FFA4BA0" w14:textId="77777777" w:rsidR="0042793A" w:rsidRDefault="0042793A" w:rsidP="00F16703">
            <w:pPr>
              <w:pStyle w:val="LAText1"/>
              <w:ind w:left="0"/>
            </w:pPr>
            <w:r>
              <w:t>Angaben zum eignungsverleihenden Unternehmen:</w:t>
            </w:r>
          </w:p>
        </w:tc>
      </w:tr>
      <w:tr w:rsidR="0042793A" w14:paraId="59646804" w14:textId="77777777" w:rsidTr="00F460DF">
        <w:tc>
          <w:tcPr>
            <w:tcW w:w="567" w:type="dxa"/>
            <w:gridSpan w:val="2"/>
            <w:tcBorders>
              <w:top w:val="nil"/>
              <w:left w:val="nil"/>
              <w:bottom w:val="nil"/>
            </w:tcBorders>
          </w:tcPr>
          <w:p w14:paraId="694119F8" w14:textId="77777777" w:rsidR="0042793A" w:rsidRDefault="0042793A" w:rsidP="00F16703">
            <w:pPr>
              <w:pStyle w:val="LAText1"/>
              <w:ind w:left="0"/>
            </w:pPr>
          </w:p>
        </w:tc>
        <w:tc>
          <w:tcPr>
            <w:tcW w:w="4256" w:type="dxa"/>
            <w:gridSpan w:val="2"/>
          </w:tcPr>
          <w:p w14:paraId="018E2B39" w14:textId="77777777" w:rsidR="0042793A" w:rsidRDefault="0042793A" w:rsidP="00F16703">
            <w:pPr>
              <w:pStyle w:val="LAText1"/>
              <w:ind w:left="0"/>
            </w:pPr>
            <w:r w:rsidRPr="00DE2283">
              <w:rPr>
                <w:sz w:val="22"/>
                <w:szCs w:val="28"/>
              </w:rPr>
              <w:t>Name/Firma/Rechtsform</w:t>
            </w:r>
          </w:p>
        </w:tc>
        <w:tc>
          <w:tcPr>
            <w:tcW w:w="4254" w:type="dxa"/>
            <w:gridSpan w:val="3"/>
            <w:shd w:val="clear" w:color="auto" w:fill="D9E2F3" w:themeFill="accent1" w:themeFillTint="33"/>
          </w:tcPr>
          <w:p w14:paraId="461CC954" w14:textId="77777777" w:rsidR="0042793A" w:rsidRDefault="0042793A" w:rsidP="00F16703">
            <w:pPr>
              <w:pStyle w:val="LAText1"/>
              <w:ind w:left="0"/>
            </w:pPr>
          </w:p>
        </w:tc>
      </w:tr>
      <w:tr w:rsidR="0042793A" w14:paraId="4435EA55" w14:textId="77777777" w:rsidTr="00F460DF">
        <w:tc>
          <w:tcPr>
            <w:tcW w:w="567" w:type="dxa"/>
            <w:gridSpan w:val="2"/>
            <w:tcBorders>
              <w:top w:val="nil"/>
              <w:left w:val="nil"/>
              <w:bottom w:val="nil"/>
            </w:tcBorders>
          </w:tcPr>
          <w:p w14:paraId="7BF75836" w14:textId="77777777" w:rsidR="0042793A" w:rsidRDefault="0042793A" w:rsidP="00F16703">
            <w:pPr>
              <w:pStyle w:val="LAText1"/>
              <w:ind w:left="0"/>
            </w:pPr>
          </w:p>
        </w:tc>
        <w:tc>
          <w:tcPr>
            <w:tcW w:w="4256" w:type="dxa"/>
            <w:gridSpan w:val="2"/>
          </w:tcPr>
          <w:p w14:paraId="5B000BFF" w14:textId="77777777" w:rsidR="0042793A" w:rsidRPr="00DE2283" w:rsidRDefault="0042793A" w:rsidP="00F16703">
            <w:pPr>
              <w:pStyle w:val="LAText1"/>
              <w:ind w:left="0"/>
              <w:rPr>
                <w:sz w:val="22"/>
                <w:szCs w:val="28"/>
              </w:rPr>
            </w:pPr>
            <w:r w:rsidRPr="00DE2283">
              <w:rPr>
                <w:sz w:val="22"/>
                <w:szCs w:val="28"/>
              </w:rPr>
              <w:t>Straße, Hausnummer</w:t>
            </w:r>
          </w:p>
        </w:tc>
        <w:tc>
          <w:tcPr>
            <w:tcW w:w="4254" w:type="dxa"/>
            <w:gridSpan w:val="3"/>
            <w:shd w:val="clear" w:color="auto" w:fill="D9E2F3" w:themeFill="accent1" w:themeFillTint="33"/>
          </w:tcPr>
          <w:p w14:paraId="2BD9238F" w14:textId="77777777" w:rsidR="0042793A" w:rsidRDefault="0042793A" w:rsidP="00F16703">
            <w:pPr>
              <w:pStyle w:val="LAText1"/>
              <w:ind w:left="0"/>
            </w:pPr>
          </w:p>
        </w:tc>
      </w:tr>
      <w:tr w:rsidR="0042793A" w14:paraId="26A6EBE1" w14:textId="77777777" w:rsidTr="00F460DF">
        <w:tc>
          <w:tcPr>
            <w:tcW w:w="567" w:type="dxa"/>
            <w:gridSpan w:val="2"/>
            <w:tcBorders>
              <w:top w:val="nil"/>
              <w:left w:val="nil"/>
              <w:bottom w:val="nil"/>
            </w:tcBorders>
          </w:tcPr>
          <w:p w14:paraId="636BA05C" w14:textId="77777777" w:rsidR="0042793A" w:rsidRDefault="0042793A" w:rsidP="00F16703">
            <w:pPr>
              <w:pStyle w:val="LAText1"/>
              <w:ind w:left="0"/>
            </w:pPr>
          </w:p>
        </w:tc>
        <w:tc>
          <w:tcPr>
            <w:tcW w:w="4256" w:type="dxa"/>
            <w:gridSpan w:val="2"/>
          </w:tcPr>
          <w:p w14:paraId="32F3CF53" w14:textId="77777777" w:rsidR="0042793A" w:rsidRPr="00DE2283" w:rsidRDefault="0042793A" w:rsidP="00F16703">
            <w:pPr>
              <w:pStyle w:val="LAText1"/>
              <w:ind w:left="0"/>
              <w:rPr>
                <w:sz w:val="22"/>
                <w:szCs w:val="28"/>
              </w:rPr>
            </w:pPr>
            <w:r w:rsidRPr="00DE2283">
              <w:rPr>
                <w:sz w:val="22"/>
                <w:szCs w:val="28"/>
              </w:rPr>
              <w:t>PLZ, Ort</w:t>
            </w:r>
          </w:p>
        </w:tc>
        <w:tc>
          <w:tcPr>
            <w:tcW w:w="4254" w:type="dxa"/>
            <w:gridSpan w:val="3"/>
            <w:shd w:val="clear" w:color="auto" w:fill="D9E2F3" w:themeFill="accent1" w:themeFillTint="33"/>
          </w:tcPr>
          <w:p w14:paraId="4E657E31" w14:textId="77777777" w:rsidR="0042793A" w:rsidRDefault="0042793A" w:rsidP="00F16703">
            <w:pPr>
              <w:pStyle w:val="LAText1"/>
              <w:ind w:left="0"/>
            </w:pPr>
          </w:p>
        </w:tc>
      </w:tr>
      <w:tr w:rsidR="0042793A" w14:paraId="722362A7" w14:textId="77777777" w:rsidTr="00F460DF">
        <w:tc>
          <w:tcPr>
            <w:tcW w:w="567" w:type="dxa"/>
            <w:gridSpan w:val="2"/>
            <w:tcBorders>
              <w:top w:val="nil"/>
              <w:left w:val="nil"/>
              <w:bottom w:val="nil"/>
            </w:tcBorders>
          </w:tcPr>
          <w:p w14:paraId="6CB3D48D" w14:textId="77777777" w:rsidR="0042793A" w:rsidRDefault="0042793A" w:rsidP="00F16703">
            <w:pPr>
              <w:pStyle w:val="LAText1"/>
              <w:ind w:left="0"/>
            </w:pPr>
          </w:p>
        </w:tc>
        <w:tc>
          <w:tcPr>
            <w:tcW w:w="4256" w:type="dxa"/>
            <w:gridSpan w:val="2"/>
          </w:tcPr>
          <w:p w14:paraId="49EE1FCE" w14:textId="77777777" w:rsidR="0042793A" w:rsidRPr="00DE2283" w:rsidRDefault="0042793A" w:rsidP="00F16703">
            <w:pPr>
              <w:pStyle w:val="LAText1"/>
              <w:ind w:left="0"/>
              <w:rPr>
                <w:sz w:val="22"/>
                <w:szCs w:val="28"/>
              </w:rPr>
            </w:pPr>
            <w:r w:rsidRPr="00DE2283">
              <w:rPr>
                <w:sz w:val="22"/>
                <w:szCs w:val="28"/>
              </w:rPr>
              <w:t>Staat</w:t>
            </w:r>
          </w:p>
        </w:tc>
        <w:tc>
          <w:tcPr>
            <w:tcW w:w="4254" w:type="dxa"/>
            <w:gridSpan w:val="3"/>
            <w:shd w:val="clear" w:color="auto" w:fill="D9E2F3" w:themeFill="accent1" w:themeFillTint="33"/>
          </w:tcPr>
          <w:p w14:paraId="4F4701F8" w14:textId="77777777" w:rsidR="0042793A" w:rsidRDefault="0042793A" w:rsidP="00F16703">
            <w:pPr>
              <w:pStyle w:val="LAText1"/>
              <w:ind w:left="0"/>
            </w:pPr>
          </w:p>
        </w:tc>
      </w:tr>
      <w:tr w:rsidR="0042793A" w14:paraId="0F505E33" w14:textId="77777777" w:rsidTr="00F460DF">
        <w:tc>
          <w:tcPr>
            <w:tcW w:w="567" w:type="dxa"/>
            <w:gridSpan w:val="2"/>
            <w:tcBorders>
              <w:top w:val="nil"/>
              <w:left w:val="nil"/>
              <w:bottom w:val="nil"/>
            </w:tcBorders>
          </w:tcPr>
          <w:p w14:paraId="528C9F85" w14:textId="77777777" w:rsidR="0042793A" w:rsidRDefault="0042793A" w:rsidP="00F16703">
            <w:pPr>
              <w:pStyle w:val="LAText1"/>
              <w:ind w:left="0"/>
            </w:pPr>
          </w:p>
        </w:tc>
        <w:tc>
          <w:tcPr>
            <w:tcW w:w="4256" w:type="dxa"/>
            <w:gridSpan w:val="2"/>
          </w:tcPr>
          <w:p w14:paraId="77D09F15" w14:textId="77777777" w:rsidR="0042793A" w:rsidRPr="00DE2283" w:rsidRDefault="0042793A" w:rsidP="00F16703">
            <w:pPr>
              <w:pStyle w:val="LAText1"/>
              <w:ind w:left="0"/>
              <w:rPr>
                <w:sz w:val="22"/>
                <w:szCs w:val="28"/>
              </w:rPr>
            </w:pPr>
            <w:r w:rsidRPr="00DE2283">
              <w:rPr>
                <w:sz w:val="22"/>
                <w:szCs w:val="28"/>
              </w:rPr>
              <w:t>Ansprechpartner (m/w/d)</w:t>
            </w:r>
          </w:p>
        </w:tc>
        <w:tc>
          <w:tcPr>
            <w:tcW w:w="4254" w:type="dxa"/>
            <w:gridSpan w:val="3"/>
            <w:shd w:val="clear" w:color="auto" w:fill="D9E2F3" w:themeFill="accent1" w:themeFillTint="33"/>
          </w:tcPr>
          <w:p w14:paraId="1973ECCE" w14:textId="77777777" w:rsidR="0042793A" w:rsidRDefault="0042793A" w:rsidP="00F16703">
            <w:pPr>
              <w:pStyle w:val="LAText1"/>
              <w:ind w:left="0"/>
            </w:pPr>
          </w:p>
        </w:tc>
      </w:tr>
      <w:tr w:rsidR="0042793A" w14:paraId="5F98C83C" w14:textId="77777777" w:rsidTr="00F460DF">
        <w:tc>
          <w:tcPr>
            <w:tcW w:w="567" w:type="dxa"/>
            <w:gridSpan w:val="2"/>
            <w:tcBorders>
              <w:top w:val="nil"/>
              <w:left w:val="nil"/>
              <w:bottom w:val="nil"/>
            </w:tcBorders>
          </w:tcPr>
          <w:p w14:paraId="193A8952" w14:textId="77777777" w:rsidR="0042793A" w:rsidRDefault="0042793A" w:rsidP="00F16703">
            <w:pPr>
              <w:pStyle w:val="LAText1"/>
              <w:ind w:left="0"/>
            </w:pPr>
          </w:p>
        </w:tc>
        <w:tc>
          <w:tcPr>
            <w:tcW w:w="4256" w:type="dxa"/>
            <w:gridSpan w:val="2"/>
          </w:tcPr>
          <w:p w14:paraId="75B2CA81" w14:textId="77777777" w:rsidR="0042793A" w:rsidRPr="00DE2283" w:rsidRDefault="0042793A" w:rsidP="00F16703">
            <w:pPr>
              <w:pStyle w:val="LAText1"/>
              <w:ind w:left="0"/>
              <w:rPr>
                <w:sz w:val="22"/>
                <w:szCs w:val="28"/>
              </w:rPr>
            </w:pPr>
            <w:r w:rsidRPr="00DE2283">
              <w:rPr>
                <w:sz w:val="22"/>
                <w:szCs w:val="28"/>
              </w:rPr>
              <w:t>Telefonnummer</w:t>
            </w:r>
          </w:p>
        </w:tc>
        <w:tc>
          <w:tcPr>
            <w:tcW w:w="4254" w:type="dxa"/>
            <w:gridSpan w:val="3"/>
            <w:shd w:val="clear" w:color="auto" w:fill="D9E2F3" w:themeFill="accent1" w:themeFillTint="33"/>
          </w:tcPr>
          <w:p w14:paraId="670FAE26" w14:textId="77777777" w:rsidR="0042793A" w:rsidRDefault="0042793A" w:rsidP="00F16703">
            <w:pPr>
              <w:pStyle w:val="LAText1"/>
              <w:ind w:left="0"/>
            </w:pPr>
          </w:p>
        </w:tc>
      </w:tr>
      <w:tr w:rsidR="0042793A" w14:paraId="685DE8E1" w14:textId="77777777" w:rsidTr="00F460DF">
        <w:tc>
          <w:tcPr>
            <w:tcW w:w="567" w:type="dxa"/>
            <w:gridSpan w:val="2"/>
            <w:tcBorders>
              <w:top w:val="nil"/>
              <w:left w:val="nil"/>
              <w:bottom w:val="nil"/>
            </w:tcBorders>
          </w:tcPr>
          <w:p w14:paraId="03469D3D" w14:textId="77777777" w:rsidR="0042793A" w:rsidRDefault="0042793A" w:rsidP="00F16703">
            <w:pPr>
              <w:pStyle w:val="LAText1"/>
              <w:ind w:left="0"/>
            </w:pPr>
          </w:p>
        </w:tc>
        <w:tc>
          <w:tcPr>
            <w:tcW w:w="4256" w:type="dxa"/>
            <w:gridSpan w:val="2"/>
          </w:tcPr>
          <w:p w14:paraId="470ACECE" w14:textId="77777777" w:rsidR="0042793A" w:rsidRPr="00DE2283" w:rsidRDefault="0042793A" w:rsidP="00F16703">
            <w:pPr>
              <w:pStyle w:val="LAText1"/>
              <w:ind w:left="0"/>
              <w:rPr>
                <w:sz w:val="22"/>
                <w:szCs w:val="28"/>
              </w:rPr>
            </w:pPr>
            <w:r w:rsidRPr="00DE2283">
              <w:rPr>
                <w:sz w:val="22"/>
                <w:szCs w:val="28"/>
              </w:rPr>
              <w:t>Telefaxnummer</w:t>
            </w:r>
          </w:p>
        </w:tc>
        <w:tc>
          <w:tcPr>
            <w:tcW w:w="4254" w:type="dxa"/>
            <w:gridSpan w:val="3"/>
            <w:shd w:val="clear" w:color="auto" w:fill="D9E2F3" w:themeFill="accent1" w:themeFillTint="33"/>
          </w:tcPr>
          <w:p w14:paraId="04AC7DAC" w14:textId="77777777" w:rsidR="0042793A" w:rsidRDefault="0042793A" w:rsidP="00F16703">
            <w:pPr>
              <w:pStyle w:val="LAText1"/>
              <w:ind w:left="0"/>
            </w:pPr>
          </w:p>
        </w:tc>
      </w:tr>
      <w:tr w:rsidR="0042793A" w14:paraId="10AE09B0" w14:textId="77777777" w:rsidTr="00F460DF">
        <w:tc>
          <w:tcPr>
            <w:tcW w:w="567" w:type="dxa"/>
            <w:gridSpan w:val="2"/>
            <w:tcBorders>
              <w:top w:val="nil"/>
              <w:left w:val="nil"/>
              <w:bottom w:val="nil"/>
            </w:tcBorders>
          </w:tcPr>
          <w:p w14:paraId="75BBDED2" w14:textId="77777777" w:rsidR="0042793A" w:rsidRDefault="0042793A" w:rsidP="00F16703">
            <w:pPr>
              <w:pStyle w:val="LAText1"/>
              <w:ind w:left="0"/>
            </w:pPr>
          </w:p>
        </w:tc>
        <w:tc>
          <w:tcPr>
            <w:tcW w:w="4256" w:type="dxa"/>
            <w:gridSpan w:val="2"/>
            <w:tcBorders>
              <w:bottom w:val="single" w:sz="4" w:space="0" w:color="auto"/>
            </w:tcBorders>
          </w:tcPr>
          <w:p w14:paraId="43600B63" w14:textId="77777777" w:rsidR="0042793A" w:rsidRPr="00DE2283" w:rsidRDefault="0042793A" w:rsidP="00F16703">
            <w:pPr>
              <w:pStyle w:val="LAText1"/>
              <w:ind w:left="0"/>
              <w:rPr>
                <w:sz w:val="22"/>
                <w:szCs w:val="28"/>
              </w:rPr>
            </w:pPr>
            <w:r w:rsidRPr="00DE2283">
              <w:rPr>
                <w:sz w:val="22"/>
                <w:szCs w:val="28"/>
              </w:rPr>
              <w:t>E-Mail-Adresse</w:t>
            </w:r>
          </w:p>
        </w:tc>
        <w:tc>
          <w:tcPr>
            <w:tcW w:w="4254" w:type="dxa"/>
            <w:gridSpan w:val="3"/>
            <w:tcBorders>
              <w:bottom w:val="single" w:sz="4" w:space="0" w:color="auto"/>
            </w:tcBorders>
            <w:shd w:val="clear" w:color="auto" w:fill="D9E2F3" w:themeFill="accent1" w:themeFillTint="33"/>
          </w:tcPr>
          <w:p w14:paraId="56A19A6C" w14:textId="77777777" w:rsidR="0042793A" w:rsidRDefault="0042793A" w:rsidP="00F16703">
            <w:pPr>
              <w:pStyle w:val="LAText1"/>
              <w:ind w:left="0"/>
            </w:pPr>
          </w:p>
        </w:tc>
      </w:tr>
      <w:tr w:rsidR="0042793A" w14:paraId="06B10EA0" w14:textId="77777777" w:rsidTr="00651BE0">
        <w:tc>
          <w:tcPr>
            <w:tcW w:w="9077" w:type="dxa"/>
            <w:gridSpan w:val="7"/>
            <w:tcBorders>
              <w:top w:val="nil"/>
              <w:left w:val="nil"/>
              <w:bottom w:val="nil"/>
              <w:right w:val="nil"/>
            </w:tcBorders>
          </w:tcPr>
          <w:p w14:paraId="329E5080" w14:textId="77777777" w:rsidR="0042793A" w:rsidRPr="0006707D" w:rsidRDefault="0042793A" w:rsidP="00F16703">
            <w:pPr>
              <w:pStyle w:val="LAText1"/>
              <w:ind w:left="0"/>
              <w:rPr>
                <w:u w:val="single"/>
              </w:rPr>
            </w:pPr>
            <w:r w:rsidRPr="0006707D">
              <w:rPr>
                <w:u w:val="single"/>
              </w:rPr>
              <w:t xml:space="preserve">Hinweis: </w:t>
            </w:r>
          </w:p>
          <w:p w14:paraId="7E831B08" w14:textId="797E5636" w:rsidR="0042793A" w:rsidRDefault="0042793A" w:rsidP="00651BE0">
            <w:pPr>
              <w:pStyle w:val="LAText1"/>
              <w:spacing w:before="0"/>
              <w:ind w:left="0"/>
            </w:pPr>
            <w:r w:rsidRPr="0006707D">
              <w:lastRenderedPageBreak/>
              <w:t xml:space="preserve">Der </w:t>
            </w:r>
            <w:r w:rsidR="006332F4">
              <w:t>Bieter*innen</w:t>
            </w:r>
            <w:r w:rsidRPr="0006707D">
              <w:t xml:space="preserve"> / die </w:t>
            </w:r>
            <w:r w:rsidR="006332F4">
              <w:t>Bietergemeinschaft</w:t>
            </w:r>
            <w:r w:rsidRPr="0006707D">
              <w:t xml:space="preserve"> hat den Nachweis zu erbringen, dass ihm/ihr die für den Auftrag erforderlichen Mittel der eignungsverleihenden Unternehmen tatsächlich zur Verfügung stehen werden, indem er/sie beispielsweise eine entsprechende Verpflichtungserklärung der eignungsverleihenden Unternehmen vorlegt.</w:t>
            </w:r>
          </w:p>
        </w:tc>
      </w:tr>
      <w:tr w:rsidR="0042793A" w14:paraId="68B4DC96" w14:textId="77777777" w:rsidTr="00651BE0">
        <w:tc>
          <w:tcPr>
            <w:tcW w:w="9077" w:type="dxa"/>
            <w:gridSpan w:val="7"/>
            <w:tcBorders>
              <w:top w:val="nil"/>
              <w:left w:val="nil"/>
              <w:bottom w:val="nil"/>
              <w:right w:val="nil"/>
            </w:tcBorders>
          </w:tcPr>
          <w:p w14:paraId="5FC6CD0A" w14:textId="66E3AB8D" w:rsidR="0042793A" w:rsidRPr="0006707D" w:rsidRDefault="0042793A" w:rsidP="00F16703">
            <w:pPr>
              <w:pStyle w:val="LAText1"/>
              <w:ind w:left="0"/>
              <w:rPr>
                <w:i/>
              </w:rPr>
            </w:pPr>
            <w:r w:rsidRPr="0006707D">
              <w:rPr>
                <w:i/>
              </w:rPr>
              <w:lastRenderedPageBreak/>
              <w:t>Ich</w:t>
            </w:r>
            <w:r>
              <w:rPr>
                <w:i/>
              </w:rPr>
              <w:t>/</w:t>
            </w:r>
            <w:r w:rsidRPr="0006707D">
              <w:rPr>
                <w:i/>
              </w:rPr>
              <w:t xml:space="preserve">wir verpflichte(n) mich/uns, im Falle der Auftragsvergabe an den </w:t>
            </w:r>
            <w:r w:rsidR="006332F4">
              <w:rPr>
                <w:i/>
              </w:rPr>
              <w:t>Bieter*innen</w:t>
            </w:r>
            <w:r w:rsidRPr="0006707D">
              <w:rPr>
                <w:i/>
              </w:rPr>
              <w:t xml:space="preserve">/die </w:t>
            </w:r>
            <w:r w:rsidR="006332F4">
              <w:rPr>
                <w:i/>
              </w:rPr>
              <w:t>Bietergemeinschaft</w:t>
            </w:r>
          </w:p>
        </w:tc>
      </w:tr>
      <w:tr w:rsidR="0042793A" w14:paraId="091D2B57" w14:textId="77777777" w:rsidTr="00F460DF">
        <w:tc>
          <w:tcPr>
            <w:tcW w:w="4725" w:type="dxa"/>
            <w:gridSpan w:val="3"/>
            <w:tcBorders>
              <w:top w:val="single" w:sz="4" w:space="0" w:color="auto"/>
              <w:bottom w:val="single" w:sz="4" w:space="0" w:color="auto"/>
            </w:tcBorders>
          </w:tcPr>
          <w:p w14:paraId="7D7F4C2B" w14:textId="781F01A6" w:rsidR="0042793A" w:rsidRPr="0006707D" w:rsidRDefault="0042793A" w:rsidP="00F16703">
            <w:pPr>
              <w:pStyle w:val="LAText1"/>
              <w:ind w:left="0"/>
              <w:rPr>
                <w:szCs w:val="21"/>
              </w:rPr>
            </w:pPr>
            <w:r w:rsidRPr="0006707D">
              <w:rPr>
                <w:szCs w:val="21"/>
              </w:rPr>
              <w:t xml:space="preserve">Name </w:t>
            </w:r>
            <w:proofErr w:type="gramStart"/>
            <w:r w:rsidRPr="0006707D">
              <w:rPr>
                <w:szCs w:val="21"/>
              </w:rPr>
              <w:t xml:space="preserve">des </w:t>
            </w:r>
            <w:r w:rsidR="006332F4">
              <w:t>Bieter</w:t>
            </w:r>
            <w:proofErr w:type="gramEnd"/>
            <w:r w:rsidR="006332F4">
              <w:t>*</w:t>
            </w:r>
            <w:proofErr w:type="spellStart"/>
            <w:r w:rsidR="006332F4">
              <w:t>innen</w:t>
            </w:r>
            <w:r w:rsidRPr="0006707D">
              <w:rPr>
                <w:szCs w:val="21"/>
              </w:rPr>
              <w:t>s</w:t>
            </w:r>
            <w:proofErr w:type="spellEnd"/>
            <w:r w:rsidRPr="0006707D">
              <w:rPr>
                <w:szCs w:val="21"/>
              </w:rPr>
              <w:t xml:space="preserve"> / der </w:t>
            </w:r>
            <w:r w:rsidR="006332F4">
              <w:t>Bietergemeinschaft</w:t>
            </w:r>
            <w:r w:rsidRPr="0006707D">
              <w:rPr>
                <w:szCs w:val="21"/>
              </w:rPr>
              <w:t>:</w:t>
            </w:r>
          </w:p>
        </w:tc>
        <w:tc>
          <w:tcPr>
            <w:tcW w:w="4352" w:type="dxa"/>
            <w:gridSpan w:val="4"/>
            <w:tcBorders>
              <w:top w:val="single" w:sz="4" w:space="0" w:color="auto"/>
              <w:bottom w:val="single" w:sz="4" w:space="0" w:color="auto"/>
            </w:tcBorders>
            <w:shd w:val="clear" w:color="auto" w:fill="D9E2F3" w:themeFill="accent1" w:themeFillTint="33"/>
          </w:tcPr>
          <w:p w14:paraId="1799FA1F" w14:textId="77777777" w:rsidR="0042793A" w:rsidRDefault="0042793A" w:rsidP="00F16703">
            <w:pPr>
              <w:pStyle w:val="LAText1"/>
              <w:ind w:left="0"/>
            </w:pPr>
          </w:p>
        </w:tc>
      </w:tr>
      <w:tr w:rsidR="0042793A" w14:paraId="0C7EF366" w14:textId="77777777" w:rsidTr="00651BE0">
        <w:tc>
          <w:tcPr>
            <w:tcW w:w="9077" w:type="dxa"/>
            <w:gridSpan w:val="7"/>
            <w:tcBorders>
              <w:top w:val="nil"/>
              <w:left w:val="nil"/>
              <w:bottom w:val="nil"/>
              <w:right w:val="nil"/>
            </w:tcBorders>
          </w:tcPr>
          <w:p w14:paraId="3F14654C" w14:textId="77777777" w:rsidR="0042793A" w:rsidRPr="0006707D" w:rsidRDefault="0042793A" w:rsidP="00F16703">
            <w:pPr>
              <w:pStyle w:val="LAText1"/>
              <w:ind w:left="0"/>
              <w:rPr>
                <w:i/>
              </w:rPr>
            </w:pPr>
            <w:r>
              <w:rPr>
                <w:i/>
              </w:rPr>
              <w:t xml:space="preserve">, </w:t>
            </w:r>
            <w:r w:rsidRPr="0006707D">
              <w:rPr>
                <w:i/>
              </w:rPr>
              <w:t>diesem/dieser mit den für den Auftrag erforderlichen Mitteln meines/unseres Unternehmens in nachfolgendem Umfang:</w:t>
            </w:r>
          </w:p>
        </w:tc>
      </w:tr>
      <w:tr w:rsidR="0042793A" w14:paraId="0567694F" w14:textId="77777777" w:rsidTr="00F460DF">
        <w:trPr>
          <w:trHeight w:val="397"/>
        </w:trPr>
        <w:tc>
          <w:tcPr>
            <w:tcW w:w="4725" w:type="dxa"/>
            <w:gridSpan w:val="3"/>
            <w:tcBorders>
              <w:top w:val="single" w:sz="4" w:space="0" w:color="auto"/>
            </w:tcBorders>
            <w:vAlign w:val="center"/>
          </w:tcPr>
          <w:p w14:paraId="7D4C3AE9" w14:textId="77777777" w:rsidR="0042793A" w:rsidRDefault="0042793A" w:rsidP="00651BE0">
            <w:pPr>
              <w:pStyle w:val="LAText1"/>
              <w:spacing w:before="0"/>
              <w:ind w:left="0"/>
              <w:jc w:val="left"/>
            </w:pPr>
            <w:r>
              <w:t>OZ/Leistungsbereich</w:t>
            </w:r>
          </w:p>
        </w:tc>
        <w:tc>
          <w:tcPr>
            <w:tcW w:w="4352" w:type="dxa"/>
            <w:gridSpan w:val="4"/>
            <w:tcBorders>
              <w:top w:val="single" w:sz="4" w:space="0" w:color="auto"/>
            </w:tcBorders>
            <w:vAlign w:val="center"/>
          </w:tcPr>
          <w:p w14:paraId="707CF8F3" w14:textId="77777777" w:rsidR="0042793A" w:rsidRDefault="0042793A" w:rsidP="00651BE0">
            <w:pPr>
              <w:pStyle w:val="LAText1"/>
              <w:spacing w:before="0"/>
              <w:ind w:left="0"/>
              <w:jc w:val="left"/>
            </w:pPr>
            <w:r>
              <w:t>Beschreibung der (Teil-)Leistungen</w:t>
            </w:r>
          </w:p>
        </w:tc>
      </w:tr>
      <w:tr w:rsidR="0042793A" w14:paraId="2991EF77" w14:textId="77777777" w:rsidTr="00F460DF">
        <w:tc>
          <w:tcPr>
            <w:tcW w:w="4725" w:type="dxa"/>
            <w:gridSpan w:val="3"/>
            <w:shd w:val="clear" w:color="auto" w:fill="D9E2F3" w:themeFill="accent1" w:themeFillTint="33"/>
          </w:tcPr>
          <w:p w14:paraId="6B3FA5E2" w14:textId="77777777" w:rsidR="0042793A" w:rsidRDefault="0042793A" w:rsidP="00F16703">
            <w:pPr>
              <w:pStyle w:val="LAText1"/>
              <w:ind w:left="0"/>
            </w:pPr>
          </w:p>
          <w:p w14:paraId="03CBB30F" w14:textId="77777777" w:rsidR="0042793A" w:rsidRDefault="0042793A" w:rsidP="00F16703">
            <w:pPr>
              <w:pStyle w:val="LAText1"/>
              <w:ind w:left="0"/>
            </w:pPr>
          </w:p>
          <w:p w14:paraId="38A105EA" w14:textId="77777777" w:rsidR="0042793A" w:rsidRDefault="0042793A" w:rsidP="00F16703">
            <w:pPr>
              <w:pStyle w:val="LAText1"/>
              <w:ind w:left="0"/>
            </w:pPr>
          </w:p>
        </w:tc>
        <w:tc>
          <w:tcPr>
            <w:tcW w:w="4352" w:type="dxa"/>
            <w:gridSpan w:val="4"/>
            <w:shd w:val="clear" w:color="auto" w:fill="D9E2F3" w:themeFill="accent1" w:themeFillTint="33"/>
          </w:tcPr>
          <w:p w14:paraId="146CB615" w14:textId="77777777" w:rsidR="0042793A" w:rsidRDefault="0042793A" w:rsidP="00F16703">
            <w:pPr>
              <w:pStyle w:val="LAText1"/>
              <w:ind w:left="0"/>
            </w:pPr>
          </w:p>
        </w:tc>
      </w:tr>
      <w:tr w:rsidR="0042793A" w14:paraId="0190E48C" w14:textId="77777777" w:rsidTr="00F460DF">
        <w:tc>
          <w:tcPr>
            <w:tcW w:w="4725" w:type="dxa"/>
            <w:gridSpan w:val="3"/>
            <w:tcBorders>
              <w:bottom w:val="single" w:sz="4" w:space="0" w:color="auto"/>
            </w:tcBorders>
            <w:shd w:val="clear" w:color="auto" w:fill="D9E2F3" w:themeFill="accent1" w:themeFillTint="33"/>
          </w:tcPr>
          <w:p w14:paraId="5E9C65AC" w14:textId="77777777" w:rsidR="0042793A" w:rsidRDefault="0042793A" w:rsidP="00F16703">
            <w:pPr>
              <w:pStyle w:val="LAText1"/>
              <w:ind w:left="0"/>
            </w:pPr>
          </w:p>
          <w:p w14:paraId="30F54F3A" w14:textId="77777777" w:rsidR="0042793A" w:rsidRDefault="0042793A" w:rsidP="00F16703">
            <w:pPr>
              <w:pStyle w:val="LAText1"/>
              <w:ind w:left="0"/>
            </w:pPr>
          </w:p>
          <w:p w14:paraId="4DED3272" w14:textId="77777777" w:rsidR="0042793A" w:rsidRDefault="0042793A" w:rsidP="00F16703">
            <w:pPr>
              <w:pStyle w:val="LAText1"/>
              <w:ind w:left="0"/>
            </w:pPr>
          </w:p>
        </w:tc>
        <w:tc>
          <w:tcPr>
            <w:tcW w:w="4352" w:type="dxa"/>
            <w:gridSpan w:val="4"/>
            <w:tcBorders>
              <w:bottom w:val="single" w:sz="4" w:space="0" w:color="auto"/>
            </w:tcBorders>
            <w:shd w:val="clear" w:color="auto" w:fill="D9E2F3" w:themeFill="accent1" w:themeFillTint="33"/>
          </w:tcPr>
          <w:p w14:paraId="1FB5191B" w14:textId="77777777" w:rsidR="0042793A" w:rsidRDefault="0042793A" w:rsidP="00F16703">
            <w:pPr>
              <w:pStyle w:val="LAText1"/>
              <w:ind w:left="0"/>
            </w:pPr>
          </w:p>
        </w:tc>
      </w:tr>
      <w:tr w:rsidR="0042793A" w14:paraId="466BE177" w14:textId="77777777" w:rsidTr="00651BE0">
        <w:tc>
          <w:tcPr>
            <w:tcW w:w="9077" w:type="dxa"/>
            <w:gridSpan w:val="7"/>
            <w:tcBorders>
              <w:top w:val="nil"/>
              <w:left w:val="nil"/>
              <w:bottom w:val="nil"/>
              <w:right w:val="nil"/>
            </w:tcBorders>
          </w:tcPr>
          <w:p w14:paraId="2E9C8A21" w14:textId="77777777" w:rsidR="0042793A" w:rsidRPr="0006707D" w:rsidRDefault="0042793A" w:rsidP="00F16703">
            <w:pPr>
              <w:pStyle w:val="LAText1"/>
              <w:ind w:left="0"/>
              <w:rPr>
                <w:i/>
              </w:rPr>
            </w:pPr>
            <w:r w:rsidRPr="0006707D">
              <w:rPr>
                <w:i/>
              </w:rPr>
              <w:t>tatsächlich zur Verfügung zu stellen.</w:t>
            </w:r>
          </w:p>
        </w:tc>
      </w:tr>
      <w:tr w:rsidR="0042793A" w14:paraId="5D34FE19" w14:textId="77777777" w:rsidTr="00651BE0">
        <w:tc>
          <w:tcPr>
            <w:tcW w:w="425" w:type="dxa"/>
            <w:tcBorders>
              <w:top w:val="nil"/>
              <w:left w:val="nil"/>
              <w:bottom w:val="nil"/>
              <w:right w:val="nil"/>
            </w:tcBorders>
          </w:tcPr>
          <w:p w14:paraId="7CDCBD6F" w14:textId="77777777" w:rsidR="0042793A" w:rsidRPr="0006707D" w:rsidRDefault="0042793A" w:rsidP="00F16703">
            <w:pPr>
              <w:pStyle w:val="LAText1"/>
              <w:ind w:left="0"/>
              <w:rPr>
                <w:b/>
                <w:bCs/>
              </w:rPr>
            </w:pPr>
            <w:r w:rsidRPr="0006707D">
              <w:rPr>
                <w:b/>
                <w:bCs/>
              </w:rPr>
              <w:t>2.</w:t>
            </w:r>
          </w:p>
        </w:tc>
        <w:tc>
          <w:tcPr>
            <w:tcW w:w="8652" w:type="dxa"/>
            <w:gridSpan w:val="6"/>
            <w:tcBorders>
              <w:top w:val="nil"/>
              <w:left w:val="nil"/>
              <w:bottom w:val="nil"/>
              <w:right w:val="nil"/>
            </w:tcBorders>
          </w:tcPr>
          <w:p w14:paraId="3B5C40F6" w14:textId="77777777" w:rsidR="0042793A" w:rsidRPr="0006707D" w:rsidRDefault="0042793A" w:rsidP="00F16703">
            <w:pPr>
              <w:pStyle w:val="LAText1"/>
              <w:ind w:left="0"/>
              <w:rPr>
                <w:b/>
                <w:bCs/>
              </w:rPr>
            </w:pPr>
            <w:r w:rsidRPr="0006707D">
              <w:rPr>
                <w:b/>
                <w:bCs/>
              </w:rPr>
              <w:t xml:space="preserve">Erklärung zur gemeinsamen Haftung </w:t>
            </w:r>
          </w:p>
        </w:tc>
      </w:tr>
      <w:tr w:rsidR="0042793A" w14:paraId="75734A49" w14:textId="77777777" w:rsidTr="00651BE0">
        <w:tc>
          <w:tcPr>
            <w:tcW w:w="9077" w:type="dxa"/>
            <w:gridSpan w:val="7"/>
            <w:tcBorders>
              <w:top w:val="nil"/>
              <w:left w:val="nil"/>
              <w:bottom w:val="nil"/>
              <w:right w:val="nil"/>
            </w:tcBorders>
          </w:tcPr>
          <w:p w14:paraId="5504F207" w14:textId="77777777" w:rsidR="0042793A" w:rsidRPr="008451C4" w:rsidRDefault="0042793A" w:rsidP="00F16703">
            <w:pPr>
              <w:pStyle w:val="LAText1"/>
              <w:ind w:left="0"/>
              <w:rPr>
                <w:rFonts w:ascii="MS PGothic" w:eastAsia="MS PGothic" w:hAnsi="MS PGothic"/>
                <w:u w:val="single"/>
              </w:rPr>
            </w:pPr>
            <w:r w:rsidRPr="008451C4">
              <w:rPr>
                <w:u w:val="single"/>
              </w:rPr>
              <w:t>Hinweis:</w:t>
            </w:r>
          </w:p>
          <w:p w14:paraId="39C5D46E" w14:textId="77777777" w:rsidR="0042793A" w:rsidRDefault="0042793A" w:rsidP="00651BE0">
            <w:pPr>
              <w:pStyle w:val="LAText1"/>
              <w:spacing w:before="0"/>
              <w:ind w:left="0"/>
            </w:pPr>
            <w:r>
              <w:t>Diese Erklärung ist nur im Falle der Eignungsleihe zum Nachweis der wirtschaftlichen und finanziellen Leistungsfähigkeit abzugeben. Der öffentliche Auftraggeber behält sich vor, die Erklärung im Original nachzufordern.</w:t>
            </w:r>
          </w:p>
        </w:tc>
      </w:tr>
      <w:tr w:rsidR="006B6C6D" w:rsidRPr="008451C4" w14:paraId="56FA5E92" w14:textId="77777777" w:rsidTr="00F460DF">
        <w:tc>
          <w:tcPr>
            <w:tcW w:w="5004" w:type="dxa"/>
            <w:gridSpan w:val="5"/>
            <w:tcBorders>
              <w:top w:val="nil"/>
              <w:left w:val="nil"/>
              <w:bottom w:val="single" w:sz="4" w:space="0" w:color="auto"/>
              <w:right w:val="nil"/>
            </w:tcBorders>
          </w:tcPr>
          <w:p w14:paraId="0CB5C88B" w14:textId="77777777" w:rsidR="006B6C6D" w:rsidRPr="008451C4" w:rsidRDefault="006B6C6D" w:rsidP="00F16703">
            <w:pPr>
              <w:pStyle w:val="LAText1"/>
              <w:ind w:left="0"/>
              <w:rPr>
                <w:rFonts w:cs="Arial"/>
                <w:i/>
                <w:iCs/>
                <w:color w:val="FF0000"/>
                <w:szCs w:val="21"/>
              </w:rPr>
            </w:pPr>
            <w:r w:rsidRPr="008451C4">
              <w:rPr>
                <w:rFonts w:cs="Arial"/>
                <w:i/>
                <w:iCs/>
                <w:color w:val="FF0000"/>
                <w:szCs w:val="21"/>
              </w:rPr>
              <w:t>Zutreffendes bitte ankreuzen.</w:t>
            </w:r>
          </w:p>
        </w:tc>
        <w:tc>
          <w:tcPr>
            <w:tcW w:w="4073" w:type="dxa"/>
            <w:gridSpan w:val="2"/>
            <w:tcBorders>
              <w:top w:val="nil"/>
              <w:left w:val="nil"/>
              <w:bottom w:val="nil"/>
              <w:right w:val="nil"/>
            </w:tcBorders>
          </w:tcPr>
          <w:p w14:paraId="34DB2A81" w14:textId="77777777" w:rsidR="006B6C6D" w:rsidRPr="008451C4" w:rsidRDefault="006B6C6D" w:rsidP="00F16703">
            <w:pPr>
              <w:pStyle w:val="LAText1"/>
              <w:ind w:left="0"/>
              <w:rPr>
                <w:rFonts w:cs="Arial"/>
                <w:i/>
                <w:iCs/>
                <w:szCs w:val="21"/>
              </w:rPr>
            </w:pPr>
          </w:p>
        </w:tc>
      </w:tr>
      <w:tr w:rsidR="006A5A4B" w:rsidRPr="008451C4" w14:paraId="7297265A" w14:textId="77777777" w:rsidTr="009876D1">
        <w:trPr>
          <w:gridAfter w:val="1"/>
          <w:wAfter w:w="2622" w:type="dxa"/>
          <w:trHeight w:val="510"/>
        </w:trPr>
        <w:tc>
          <w:tcPr>
            <w:tcW w:w="55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0ADA5C" w14:textId="2A09BFE0" w:rsidR="00651BE0" w:rsidRPr="009876D1" w:rsidRDefault="00000000" w:rsidP="009876D1">
            <w:pPr>
              <w:pStyle w:val="LAText1"/>
              <w:spacing w:before="120" w:after="120"/>
              <w:ind w:left="0"/>
              <w:jc w:val="center"/>
              <w:rPr>
                <w:rFonts w:cs="Arial"/>
                <w:sz w:val="22"/>
                <w:szCs w:val="22"/>
              </w:rPr>
            </w:pPr>
            <w:sdt>
              <w:sdtPr>
                <w:rPr>
                  <w:rFonts w:cs="Arial"/>
                  <w:sz w:val="22"/>
                  <w:szCs w:val="22"/>
                  <w:shd w:val="clear" w:color="auto" w:fill="D9E2F3" w:themeFill="accent1" w:themeFillTint="33"/>
                </w:rPr>
                <w:id w:val="539473219"/>
                <w14:checkbox>
                  <w14:checked w14:val="0"/>
                  <w14:checkedState w14:val="2612" w14:font="MS Gothic"/>
                  <w14:uncheckedState w14:val="2610" w14:font="MS Gothic"/>
                </w14:checkbox>
              </w:sdtPr>
              <w:sdtContent>
                <w:r w:rsidR="00651BE0" w:rsidRPr="009876D1">
                  <w:rPr>
                    <w:rFonts w:ascii="Segoe UI Symbol" w:eastAsia="MS Gothic" w:hAnsi="Segoe UI Symbol" w:cs="Segoe UI Symbol"/>
                    <w:sz w:val="22"/>
                    <w:szCs w:val="22"/>
                    <w:shd w:val="clear" w:color="auto" w:fill="D9E2F3" w:themeFill="accent1" w:themeFillTint="33"/>
                  </w:rPr>
                  <w:t>☐</w:t>
                </w:r>
              </w:sdtContent>
            </w:sdt>
          </w:p>
        </w:tc>
        <w:tc>
          <w:tcPr>
            <w:tcW w:w="5896" w:type="dxa"/>
            <w:gridSpan w:val="4"/>
            <w:tcBorders>
              <w:top w:val="single" w:sz="4" w:space="0" w:color="auto"/>
              <w:left w:val="single" w:sz="4" w:space="0" w:color="auto"/>
              <w:bottom w:val="single" w:sz="4" w:space="0" w:color="auto"/>
              <w:right w:val="single" w:sz="4" w:space="0" w:color="auto"/>
            </w:tcBorders>
            <w:vAlign w:val="center"/>
          </w:tcPr>
          <w:p w14:paraId="67563E0B" w14:textId="119D5BFB" w:rsidR="00651BE0" w:rsidRPr="006A5A4B" w:rsidRDefault="00651BE0" w:rsidP="009876D1">
            <w:pPr>
              <w:pStyle w:val="LAText1"/>
              <w:spacing w:before="120" w:after="120"/>
              <w:ind w:left="0"/>
              <w:jc w:val="left"/>
              <w:rPr>
                <w:rFonts w:cs="Arial"/>
                <w:i/>
                <w:iCs/>
                <w:szCs w:val="21"/>
              </w:rPr>
            </w:pPr>
            <w:r w:rsidRPr="006A5A4B">
              <w:rPr>
                <w:rFonts w:cs="Arial"/>
                <w:i/>
                <w:iCs/>
                <w:szCs w:val="21"/>
              </w:rPr>
              <w:t>Ich/wir gebe(n) dies nachfolgende Erklärung ab.</w:t>
            </w:r>
          </w:p>
        </w:tc>
      </w:tr>
      <w:tr w:rsidR="006A5A4B" w:rsidRPr="008451C4" w14:paraId="63664A8D" w14:textId="77777777" w:rsidTr="009876D1">
        <w:trPr>
          <w:gridAfter w:val="1"/>
          <w:wAfter w:w="2622" w:type="dxa"/>
          <w:trHeight w:val="510"/>
        </w:trPr>
        <w:tc>
          <w:tcPr>
            <w:tcW w:w="55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A73C4A" w14:textId="5312BA0F" w:rsidR="00651BE0" w:rsidRPr="009876D1" w:rsidRDefault="00000000" w:rsidP="009876D1">
            <w:pPr>
              <w:pStyle w:val="LAText1"/>
              <w:spacing w:before="120" w:after="120"/>
              <w:ind w:left="0"/>
              <w:jc w:val="center"/>
              <w:rPr>
                <w:rFonts w:cs="Arial"/>
                <w:sz w:val="22"/>
                <w:szCs w:val="22"/>
              </w:rPr>
            </w:pPr>
            <w:sdt>
              <w:sdtPr>
                <w:rPr>
                  <w:rFonts w:cs="Arial"/>
                  <w:sz w:val="22"/>
                  <w:szCs w:val="22"/>
                  <w:shd w:val="clear" w:color="auto" w:fill="D9E2F3" w:themeFill="accent1" w:themeFillTint="33"/>
                </w:rPr>
                <w:id w:val="-688060429"/>
                <w14:checkbox>
                  <w14:checked w14:val="0"/>
                  <w14:checkedState w14:val="2612" w14:font="MS Gothic"/>
                  <w14:uncheckedState w14:val="2610" w14:font="MS Gothic"/>
                </w14:checkbox>
              </w:sdtPr>
              <w:sdtContent>
                <w:r w:rsidR="00651BE0" w:rsidRPr="009876D1">
                  <w:rPr>
                    <w:rFonts w:ascii="Segoe UI Symbol" w:eastAsia="MS Gothic" w:hAnsi="Segoe UI Symbol" w:cs="Segoe UI Symbol"/>
                    <w:sz w:val="22"/>
                    <w:szCs w:val="22"/>
                    <w:shd w:val="clear" w:color="auto" w:fill="D9E2F3" w:themeFill="accent1" w:themeFillTint="33"/>
                  </w:rPr>
                  <w:t>☐</w:t>
                </w:r>
              </w:sdtContent>
            </w:sdt>
          </w:p>
        </w:tc>
        <w:tc>
          <w:tcPr>
            <w:tcW w:w="5896" w:type="dxa"/>
            <w:gridSpan w:val="4"/>
            <w:tcBorders>
              <w:top w:val="single" w:sz="4" w:space="0" w:color="auto"/>
              <w:left w:val="single" w:sz="4" w:space="0" w:color="auto"/>
              <w:bottom w:val="single" w:sz="4" w:space="0" w:color="auto"/>
              <w:right w:val="single" w:sz="4" w:space="0" w:color="auto"/>
            </w:tcBorders>
            <w:vAlign w:val="center"/>
          </w:tcPr>
          <w:p w14:paraId="7E7180C7" w14:textId="1345D3E7" w:rsidR="00651BE0" w:rsidRPr="006A5A4B" w:rsidRDefault="00651BE0" w:rsidP="009876D1">
            <w:pPr>
              <w:pStyle w:val="LAText1"/>
              <w:spacing w:before="120" w:after="120"/>
              <w:ind w:left="0"/>
              <w:jc w:val="left"/>
              <w:rPr>
                <w:rFonts w:cs="Arial"/>
                <w:i/>
                <w:iCs/>
                <w:szCs w:val="21"/>
              </w:rPr>
            </w:pPr>
            <w:r w:rsidRPr="006A5A4B">
              <w:rPr>
                <w:rFonts w:cs="Arial"/>
                <w:i/>
                <w:iCs/>
                <w:szCs w:val="21"/>
              </w:rPr>
              <w:t>Ich/wir gebe(n) die nachfolgende Erklärung nicht ab.</w:t>
            </w:r>
          </w:p>
        </w:tc>
      </w:tr>
      <w:tr w:rsidR="0042793A" w:rsidRPr="008451C4" w14:paraId="3AFA447B" w14:textId="77777777" w:rsidTr="00F460DF">
        <w:tc>
          <w:tcPr>
            <w:tcW w:w="559" w:type="dxa"/>
            <w:gridSpan w:val="2"/>
            <w:tcBorders>
              <w:top w:val="nil"/>
              <w:left w:val="nil"/>
              <w:bottom w:val="nil"/>
              <w:right w:val="nil"/>
            </w:tcBorders>
          </w:tcPr>
          <w:p w14:paraId="6646F197" w14:textId="77777777" w:rsidR="0042793A" w:rsidRPr="008451C4" w:rsidRDefault="0042793A" w:rsidP="00F16703">
            <w:pPr>
              <w:pStyle w:val="LAText1"/>
              <w:ind w:left="0"/>
              <w:rPr>
                <w:rFonts w:cs="Arial"/>
                <w:szCs w:val="21"/>
              </w:rPr>
            </w:pPr>
          </w:p>
        </w:tc>
        <w:tc>
          <w:tcPr>
            <w:tcW w:w="8518" w:type="dxa"/>
            <w:gridSpan w:val="5"/>
            <w:tcBorders>
              <w:top w:val="nil"/>
              <w:left w:val="nil"/>
              <w:bottom w:val="nil"/>
              <w:right w:val="nil"/>
            </w:tcBorders>
          </w:tcPr>
          <w:p w14:paraId="4AAF1D0C" w14:textId="67576C50" w:rsidR="0042793A" w:rsidRPr="008451C4" w:rsidRDefault="0042793A" w:rsidP="00CF4038">
            <w:pPr>
              <w:pStyle w:val="LAText1"/>
              <w:ind w:left="-103"/>
              <w:rPr>
                <w:rFonts w:cs="Arial"/>
                <w:i/>
                <w:iCs/>
                <w:szCs w:val="21"/>
              </w:rPr>
            </w:pPr>
            <w:r w:rsidRPr="008451C4">
              <w:rPr>
                <w:rFonts w:cs="Arial"/>
                <w:i/>
                <w:iCs/>
                <w:szCs w:val="21"/>
              </w:rPr>
              <w:t xml:space="preserve">Ich/wir stelle(n) dem </w:t>
            </w:r>
            <w:r w:rsidR="006332F4">
              <w:rPr>
                <w:rFonts w:cs="Arial"/>
                <w:i/>
                <w:iCs/>
                <w:szCs w:val="21"/>
              </w:rPr>
              <w:t>Bieter*innen</w:t>
            </w:r>
            <w:r w:rsidRPr="008451C4">
              <w:rPr>
                <w:rFonts w:cs="Arial"/>
                <w:i/>
                <w:iCs/>
                <w:szCs w:val="21"/>
              </w:rPr>
              <w:t xml:space="preserve">/der </w:t>
            </w:r>
            <w:r w:rsidR="006332F4">
              <w:rPr>
                <w:rFonts w:cs="Arial"/>
                <w:i/>
                <w:iCs/>
                <w:szCs w:val="21"/>
              </w:rPr>
              <w:t>Bietergemeinschaft</w:t>
            </w:r>
            <w:r w:rsidRPr="008451C4">
              <w:rPr>
                <w:rFonts w:cs="Arial"/>
                <w:i/>
                <w:iCs/>
                <w:szCs w:val="21"/>
              </w:rPr>
              <w:t xml:space="preserve"> unsere wirtschaftliche und finanzielle Leistungsfähigkeit zur Verfügung. Ich/wir verpflichte(n) uns daher gegenüber dem </w:t>
            </w:r>
            <w:r w:rsidRPr="008451C4">
              <w:rPr>
                <w:rFonts w:cs="Arial"/>
                <w:i/>
                <w:iCs/>
                <w:szCs w:val="21"/>
              </w:rPr>
              <w:lastRenderedPageBreak/>
              <w:t xml:space="preserve">Auftraggeber, im Falle der Auftragsvergabe an den oben genannten </w:t>
            </w:r>
            <w:r w:rsidR="006332F4">
              <w:rPr>
                <w:rFonts w:cs="Arial"/>
                <w:i/>
                <w:iCs/>
                <w:szCs w:val="21"/>
              </w:rPr>
              <w:t>Bieter*innen</w:t>
            </w:r>
            <w:r w:rsidRPr="008451C4">
              <w:rPr>
                <w:rFonts w:cs="Arial"/>
                <w:i/>
                <w:iCs/>
                <w:szCs w:val="21"/>
              </w:rPr>
              <w:t xml:space="preserve">/die oben genannte </w:t>
            </w:r>
            <w:r w:rsidR="006332F4">
              <w:rPr>
                <w:rFonts w:cs="Arial"/>
                <w:i/>
                <w:iCs/>
                <w:szCs w:val="21"/>
              </w:rPr>
              <w:t>Bietergemeinschaft</w:t>
            </w:r>
            <w:r w:rsidRPr="008451C4">
              <w:rPr>
                <w:rFonts w:cs="Arial"/>
                <w:i/>
                <w:iCs/>
                <w:szCs w:val="21"/>
              </w:rPr>
              <w:t xml:space="preserve"> mit diesem/r gemeinsam für die Auftragsausführung zu haften. Auf Verlangen des öffentlichen Auftraggebers werde(n) ich/wir das unterschriebene Dokument dieser Erklärung im Original vorlegen.</w:t>
            </w:r>
          </w:p>
        </w:tc>
      </w:tr>
    </w:tbl>
    <w:p w14:paraId="00EAEBBE" w14:textId="61F31FCF" w:rsidR="00F460DF" w:rsidRDefault="00F460DF"/>
    <w:p w14:paraId="13CAB0F3" w14:textId="77777777" w:rsidR="00F460DF" w:rsidRDefault="00F460DF">
      <w:r>
        <w:br w:type="column"/>
      </w:r>
    </w:p>
    <w:tbl>
      <w:tblPr>
        <w:tblStyle w:val="Tabellenraster"/>
        <w:tblW w:w="9077" w:type="dxa"/>
        <w:tblLook w:val="04A0" w:firstRow="1" w:lastRow="0" w:firstColumn="1" w:lastColumn="0" w:noHBand="0" w:noVBand="1"/>
      </w:tblPr>
      <w:tblGrid>
        <w:gridCol w:w="425"/>
        <w:gridCol w:w="134"/>
        <w:gridCol w:w="3082"/>
        <w:gridCol w:w="328"/>
        <w:gridCol w:w="1175"/>
        <w:gridCol w:w="1227"/>
        <w:gridCol w:w="2706"/>
      </w:tblGrid>
      <w:tr w:rsidR="0042793A" w:rsidRPr="008451C4" w14:paraId="691F4017" w14:textId="77777777" w:rsidTr="00651BE0">
        <w:tc>
          <w:tcPr>
            <w:tcW w:w="425" w:type="dxa"/>
            <w:tcBorders>
              <w:top w:val="nil"/>
              <w:left w:val="nil"/>
              <w:bottom w:val="nil"/>
              <w:right w:val="nil"/>
            </w:tcBorders>
          </w:tcPr>
          <w:p w14:paraId="11E14922" w14:textId="77777777" w:rsidR="0042793A" w:rsidRPr="008451C4" w:rsidRDefault="0042793A" w:rsidP="00F16703">
            <w:pPr>
              <w:pStyle w:val="LAText1"/>
              <w:ind w:left="0"/>
              <w:rPr>
                <w:b/>
                <w:bCs/>
              </w:rPr>
            </w:pPr>
            <w:r w:rsidRPr="008451C4">
              <w:rPr>
                <w:b/>
                <w:bCs/>
              </w:rPr>
              <w:t>3.</w:t>
            </w:r>
          </w:p>
        </w:tc>
        <w:tc>
          <w:tcPr>
            <w:tcW w:w="8652" w:type="dxa"/>
            <w:gridSpan w:val="6"/>
            <w:tcBorders>
              <w:top w:val="nil"/>
              <w:left w:val="nil"/>
              <w:bottom w:val="nil"/>
              <w:right w:val="nil"/>
            </w:tcBorders>
          </w:tcPr>
          <w:p w14:paraId="0ABF54A7" w14:textId="77777777" w:rsidR="0042793A" w:rsidRPr="008451C4" w:rsidRDefault="0042793A" w:rsidP="00F16703">
            <w:pPr>
              <w:pStyle w:val="LAText1"/>
              <w:ind w:left="0"/>
              <w:rPr>
                <w:b/>
                <w:bCs/>
              </w:rPr>
            </w:pPr>
            <w:r w:rsidRPr="008451C4">
              <w:rPr>
                <w:b/>
                <w:bCs/>
              </w:rPr>
              <w:t>Erklärung zur Eignung des eignungsverleihenden Unternehmens</w:t>
            </w:r>
          </w:p>
        </w:tc>
      </w:tr>
      <w:tr w:rsidR="0042793A" w14:paraId="16957FAC" w14:textId="77777777" w:rsidTr="00651BE0">
        <w:tc>
          <w:tcPr>
            <w:tcW w:w="425" w:type="dxa"/>
            <w:tcBorders>
              <w:top w:val="nil"/>
              <w:left w:val="nil"/>
              <w:bottom w:val="nil"/>
              <w:right w:val="nil"/>
            </w:tcBorders>
          </w:tcPr>
          <w:p w14:paraId="6EEA9FC0" w14:textId="77777777" w:rsidR="0042793A" w:rsidRDefault="0042793A" w:rsidP="00F16703">
            <w:pPr>
              <w:pStyle w:val="LAText1"/>
              <w:ind w:left="0"/>
            </w:pPr>
          </w:p>
        </w:tc>
        <w:tc>
          <w:tcPr>
            <w:tcW w:w="8652" w:type="dxa"/>
            <w:gridSpan w:val="6"/>
            <w:tcBorders>
              <w:top w:val="nil"/>
              <w:left w:val="nil"/>
              <w:bottom w:val="nil"/>
              <w:right w:val="nil"/>
            </w:tcBorders>
          </w:tcPr>
          <w:p w14:paraId="39FF6A15" w14:textId="77777777" w:rsidR="0042793A" w:rsidRPr="009F5619" w:rsidRDefault="0042793A" w:rsidP="00F16703">
            <w:pPr>
              <w:pStyle w:val="LAText1"/>
              <w:ind w:left="0"/>
              <w:rPr>
                <w:i/>
              </w:rPr>
            </w:pPr>
            <w:r w:rsidRPr="009F5619">
              <w:rPr>
                <w:i/>
              </w:rPr>
              <w:t xml:space="preserve">Ich/wir legen als </w:t>
            </w:r>
          </w:p>
        </w:tc>
      </w:tr>
      <w:tr w:rsidR="0042793A" w14:paraId="40FA368A" w14:textId="77777777" w:rsidTr="00651BE0">
        <w:tc>
          <w:tcPr>
            <w:tcW w:w="425" w:type="dxa"/>
            <w:tcBorders>
              <w:top w:val="nil"/>
              <w:left w:val="nil"/>
              <w:bottom w:val="nil"/>
              <w:right w:val="nil"/>
            </w:tcBorders>
          </w:tcPr>
          <w:p w14:paraId="004FAD60" w14:textId="77777777" w:rsidR="0042793A" w:rsidRDefault="0042793A" w:rsidP="00F16703">
            <w:pPr>
              <w:pStyle w:val="LAText1"/>
              <w:ind w:left="0"/>
            </w:pPr>
          </w:p>
        </w:tc>
        <w:tc>
          <w:tcPr>
            <w:tcW w:w="3216" w:type="dxa"/>
            <w:gridSpan w:val="2"/>
            <w:tcBorders>
              <w:top w:val="nil"/>
              <w:left w:val="nil"/>
              <w:bottom w:val="nil"/>
              <w:right w:val="nil"/>
            </w:tcBorders>
          </w:tcPr>
          <w:p w14:paraId="0BBADEB8" w14:textId="77777777" w:rsidR="0042793A" w:rsidRDefault="0042793A" w:rsidP="00F16703">
            <w:pPr>
              <w:pStyle w:val="LAText1"/>
              <w:ind w:left="0"/>
            </w:pPr>
          </w:p>
        </w:tc>
        <w:tc>
          <w:tcPr>
            <w:tcW w:w="2730" w:type="dxa"/>
            <w:gridSpan w:val="3"/>
            <w:tcBorders>
              <w:top w:val="nil"/>
              <w:left w:val="nil"/>
              <w:bottom w:val="nil"/>
              <w:right w:val="nil"/>
            </w:tcBorders>
            <w:vAlign w:val="center"/>
          </w:tcPr>
          <w:p w14:paraId="1AFEFE15" w14:textId="1D5B8E52" w:rsidR="0042793A" w:rsidRPr="00261C4C" w:rsidRDefault="0042793A" w:rsidP="00F16703">
            <w:pPr>
              <w:pStyle w:val="LAText1"/>
              <w:ind w:left="0"/>
              <w:jc w:val="center"/>
              <w:rPr>
                <w:b/>
                <w:bCs/>
              </w:rPr>
            </w:pPr>
            <w:r w:rsidRPr="00261C4C">
              <w:rPr>
                <w:b/>
                <w:bCs/>
              </w:rPr>
              <w:t xml:space="preserve">Anlage </w:t>
            </w:r>
            <w:r w:rsidR="00261C4C" w:rsidRPr="00261C4C">
              <w:rPr>
                <w:b/>
                <w:bCs/>
              </w:rPr>
              <w:t>B_0</w:t>
            </w:r>
            <w:r w:rsidR="007249FF">
              <w:rPr>
                <w:b/>
                <w:bCs/>
              </w:rPr>
              <w:t>5</w:t>
            </w:r>
            <w:r w:rsidR="00261C4C" w:rsidRPr="00261C4C">
              <w:rPr>
                <w:b/>
                <w:bCs/>
              </w:rPr>
              <w:t>.III</w:t>
            </w:r>
          </w:p>
        </w:tc>
        <w:tc>
          <w:tcPr>
            <w:tcW w:w="2706" w:type="dxa"/>
            <w:tcBorders>
              <w:top w:val="nil"/>
              <w:left w:val="nil"/>
              <w:bottom w:val="nil"/>
              <w:right w:val="nil"/>
            </w:tcBorders>
          </w:tcPr>
          <w:p w14:paraId="43662730" w14:textId="77777777" w:rsidR="0042793A" w:rsidRDefault="0042793A" w:rsidP="00F16703">
            <w:pPr>
              <w:pStyle w:val="LAText1"/>
              <w:ind w:left="0"/>
            </w:pPr>
          </w:p>
        </w:tc>
      </w:tr>
      <w:tr w:rsidR="0042793A" w14:paraId="28AB10A5" w14:textId="77777777" w:rsidTr="00651BE0">
        <w:tc>
          <w:tcPr>
            <w:tcW w:w="425" w:type="dxa"/>
            <w:tcBorders>
              <w:top w:val="nil"/>
              <w:left w:val="nil"/>
              <w:bottom w:val="nil"/>
              <w:right w:val="nil"/>
            </w:tcBorders>
          </w:tcPr>
          <w:p w14:paraId="5A0B230C" w14:textId="77777777" w:rsidR="0042793A" w:rsidRDefault="0042793A" w:rsidP="00F16703">
            <w:pPr>
              <w:pStyle w:val="LAText1"/>
              <w:ind w:left="0"/>
            </w:pPr>
          </w:p>
        </w:tc>
        <w:tc>
          <w:tcPr>
            <w:tcW w:w="8652" w:type="dxa"/>
            <w:gridSpan w:val="6"/>
            <w:tcBorders>
              <w:top w:val="nil"/>
              <w:left w:val="nil"/>
              <w:bottom w:val="nil"/>
              <w:right w:val="nil"/>
            </w:tcBorders>
          </w:tcPr>
          <w:p w14:paraId="39046FFB" w14:textId="77777777" w:rsidR="0042793A" w:rsidRDefault="004258B2" w:rsidP="00F16703">
            <w:pPr>
              <w:pStyle w:val="LAText1"/>
              <w:ind w:left="0"/>
              <w:rPr>
                <w:i/>
                <w:iCs/>
              </w:rPr>
            </w:pPr>
            <w:r>
              <w:rPr>
                <w:i/>
                <w:iCs/>
              </w:rPr>
              <w:t>Als Teil des Angebots de</w:t>
            </w:r>
            <w:r w:rsidR="00ED1CB6">
              <w:rPr>
                <w:i/>
                <w:iCs/>
              </w:rPr>
              <w:t>s federführenden Bieters</w:t>
            </w:r>
            <w:r w:rsidR="0042793A" w:rsidRPr="0006707D">
              <w:rPr>
                <w:i/>
                <w:iCs/>
              </w:rPr>
              <w:t xml:space="preserve">, um unsere Eignung in den Bereichen, in denen </w:t>
            </w:r>
            <w:r w:rsidR="0042793A" w:rsidRPr="008C2DD7">
              <w:rPr>
                <w:i/>
                <w:iCs/>
              </w:rPr>
              <w:t xml:space="preserve">sich der </w:t>
            </w:r>
            <w:r w:rsidR="006332F4">
              <w:rPr>
                <w:i/>
                <w:iCs/>
              </w:rPr>
              <w:t>Bieter*innen</w:t>
            </w:r>
            <w:r w:rsidR="0042793A" w:rsidRPr="008C2DD7">
              <w:rPr>
                <w:i/>
                <w:iCs/>
              </w:rPr>
              <w:t xml:space="preserve">/die </w:t>
            </w:r>
            <w:r w:rsidR="006332F4">
              <w:rPr>
                <w:i/>
                <w:iCs/>
              </w:rPr>
              <w:t>Bietergemeinschaft</w:t>
            </w:r>
            <w:r w:rsidR="0042793A" w:rsidRPr="0006707D">
              <w:rPr>
                <w:i/>
                <w:iCs/>
              </w:rPr>
              <w:t xml:space="preserve"> auf mein/unser Unternehmen beruft, nachzuweisen. Hierzu gehört auch, unabhängig davon, zu welchem Punkt sich der </w:t>
            </w:r>
            <w:r w:rsidR="006332F4">
              <w:rPr>
                <w:i/>
                <w:iCs/>
              </w:rPr>
              <w:t>Bieter*innen</w:t>
            </w:r>
            <w:r w:rsidR="0042793A" w:rsidRPr="0006707D">
              <w:rPr>
                <w:i/>
                <w:iCs/>
              </w:rPr>
              <w:t xml:space="preserve">/die </w:t>
            </w:r>
            <w:r w:rsidR="006332F4">
              <w:rPr>
                <w:i/>
                <w:iCs/>
              </w:rPr>
              <w:t>Bietergemeinschaft</w:t>
            </w:r>
            <w:r w:rsidR="0042793A" w:rsidRPr="0006707D">
              <w:rPr>
                <w:i/>
                <w:iCs/>
              </w:rPr>
              <w:t xml:space="preserve"> auf </w:t>
            </w:r>
            <w:r w:rsidR="00827240">
              <w:rPr>
                <w:i/>
                <w:iCs/>
              </w:rPr>
              <w:t>meine/</w:t>
            </w:r>
            <w:r w:rsidR="0042793A" w:rsidRPr="0006707D">
              <w:rPr>
                <w:i/>
                <w:iCs/>
              </w:rPr>
              <w:t>unsere Leistungsfähigkeit beruft, die Erklärung zu §§ 123, 124 GWB und etwaige</w:t>
            </w:r>
            <w:r w:rsidR="00827240">
              <w:rPr>
                <w:i/>
                <w:iCs/>
              </w:rPr>
              <w:t>n</w:t>
            </w:r>
            <w:r w:rsidR="0042793A" w:rsidRPr="0006707D">
              <w:rPr>
                <w:i/>
                <w:iCs/>
              </w:rPr>
              <w:t xml:space="preserve"> Selbstreinigungsmaßnahmen nach § 125 GWB</w:t>
            </w:r>
            <w:r w:rsidR="00827240">
              <w:rPr>
                <w:i/>
                <w:iCs/>
              </w:rPr>
              <w:t>.</w:t>
            </w:r>
          </w:p>
          <w:p w14:paraId="7A48C586" w14:textId="67BF2B99" w:rsidR="00D50A20" w:rsidRDefault="00383F0D" w:rsidP="00D50A20">
            <w:pPr>
              <w:pStyle w:val="LAText1"/>
              <w:ind w:left="0"/>
              <w:rPr>
                <w:i/>
                <w:iCs/>
              </w:rPr>
            </w:pPr>
            <w:r>
              <w:rPr>
                <w:b/>
                <w:bCs/>
                <w:i/>
                <w:iCs/>
              </w:rPr>
              <w:t xml:space="preserve">Siehe Formular </w:t>
            </w:r>
            <w:r w:rsidR="00840FD7">
              <w:rPr>
                <w:b/>
                <w:bCs/>
                <w:i/>
                <w:iCs/>
              </w:rPr>
              <w:t>IGA-2026-P2000-003</w:t>
            </w:r>
            <w:r w:rsidR="00D50A20" w:rsidRPr="001136AE">
              <w:rPr>
                <w:b/>
                <w:bCs/>
                <w:i/>
                <w:iCs/>
              </w:rPr>
              <w:t>_Eigenerklärung §§123_124_125</w:t>
            </w:r>
            <w:r w:rsidR="00D50A20">
              <w:rPr>
                <w:b/>
                <w:bCs/>
                <w:i/>
                <w:iCs/>
              </w:rPr>
              <w:t>_MILOG</w:t>
            </w:r>
          </w:p>
          <w:p w14:paraId="784C782B" w14:textId="27C3BF15" w:rsidR="00D50A20" w:rsidRPr="0006707D" w:rsidRDefault="00D50A20" w:rsidP="00F16703">
            <w:pPr>
              <w:pStyle w:val="LAText1"/>
              <w:ind w:left="0"/>
              <w:rPr>
                <w:i/>
                <w:iCs/>
              </w:rPr>
            </w:pPr>
          </w:p>
        </w:tc>
      </w:tr>
      <w:tr w:rsidR="0042793A" w:rsidRPr="008451C4" w14:paraId="28F07892" w14:textId="77777777" w:rsidTr="00F460DF">
        <w:tc>
          <w:tcPr>
            <w:tcW w:w="559" w:type="dxa"/>
            <w:gridSpan w:val="2"/>
            <w:tcBorders>
              <w:top w:val="nil"/>
              <w:left w:val="nil"/>
              <w:bottom w:val="nil"/>
              <w:right w:val="nil"/>
            </w:tcBorders>
          </w:tcPr>
          <w:p w14:paraId="46C79AF4" w14:textId="77777777" w:rsidR="0042793A" w:rsidRPr="008451C4" w:rsidRDefault="0042793A" w:rsidP="00F16703">
            <w:pPr>
              <w:pStyle w:val="LAText1"/>
              <w:ind w:left="0"/>
              <w:rPr>
                <w:b/>
                <w:bCs/>
              </w:rPr>
            </w:pPr>
            <w:r w:rsidRPr="008451C4">
              <w:rPr>
                <w:b/>
                <w:bCs/>
              </w:rPr>
              <w:t>4.</w:t>
            </w:r>
          </w:p>
        </w:tc>
        <w:tc>
          <w:tcPr>
            <w:tcW w:w="8518" w:type="dxa"/>
            <w:gridSpan w:val="5"/>
            <w:tcBorders>
              <w:top w:val="nil"/>
              <w:left w:val="nil"/>
              <w:bottom w:val="nil"/>
              <w:right w:val="nil"/>
            </w:tcBorders>
          </w:tcPr>
          <w:p w14:paraId="729067F1" w14:textId="5F9118BB" w:rsidR="0042793A" w:rsidRPr="008451C4" w:rsidRDefault="0042793A" w:rsidP="00F16703">
            <w:pPr>
              <w:pStyle w:val="LAText1"/>
              <w:ind w:left="0"/>
              <w:rPr>
                <w:b/>
                <w:bCs/>
              </w:rPr>
            </w:pPr>
            <w:r w:rsidRPr="008451C4">
              <w:rPr>
                <w:b/>
                <w:bCs/>
              </w:rPr>
              <w:t xml:space="preserve">Unterschriftsteil </w:t>
            </w:r>
            <w:r w:rsidR="00935547">
              <w:rPr>
                <w:b/>
                <w:bCs/>
              </w:rPr>
              <w:t>/ Bestätigung der Erklärungen</w:t>
            </w:r>
          </w:p>
        </w:tc>
      </w:tr>
      <w:tr w:rsidR="0042793A" w14:paraId="4CFEAF42" w14:textId="77777777" w:rsidTr="00651BE0">
        <w:tc>
          <w:tcPr>
            <w:tcW w:w="9077" w:type="dxa"/>
            <w:gridSpan w:val="7"/>
            <w:tcBorders>
              <w:top w:val="nil"/>
              <w:left w:val="nil"/>
              <w:bottom w:val="nil"/>
              <w:right w:val="nil"/>
            </w:tcBorders>
          </w:tcPr>
          <w:p w14:paraId="2C4E41CC" w14:textId="77777777" w:rsidR="0042793A" w:rsidRPr="008451C4" w:rsidRDefault="0042793A" w:rsidP="00CF4038">
            <w:pPr>
              <w:pStyle w:val="LAText1"/>
              <w:ind w:left="457"/>
              <w:rPr>
                <w:i/>
                <w:iCs/>
              </w:rPr>
            </w:pPr>
            <w:r w:rsidRPr="008451C4">
              <w:rPr>
                <w:i/>
                <w:iCs/>
              </w:rPr>
              <w:t>Ich/wir erkläre(n), dass ich/wir die Angaben und Erklärungen wahrheitsgemäß abgegeben haben. Ich/wir verpflichte(n) mich/uns gemäß de</w:t>
            </w:r>
            <w:r>
              <w:rPr>
                <w:i/>
                <w:iCs/>
              </w:rPr>
              <w:t>r</w:t>
            </w:r>
            <w:r w:rsidRPr="008451C4">
              <w:rPr>
                <w:i/>
                <w:iCs/>
              </w:rPr>
              <w:t xml:space="preserve"> vorstehenden </w:t>
            </w:r>
          </w:p>
          <w:p w14:paraId="513EF0E5" w14:textId="77777777" w:rsidR="0042793A" w:rsidRPr="008451C4" w:rsidRDefault="0042793A" w:rsidP="009D6F6F">
            <w:pPr>
              <w:pStyle w:val="LAText1"/>
              <w:numPr>
                <w:ilvl w:val="0"/>
                <w:numId w:val="11"/>
              </w:numPr>
              <w:ind w:left="1029" w:hanging="426"/>
              <w:rPr>
                <w:i/>
                <w:iCs/>
              </w:rPr>
            </w:pPr>
            <w:r w:rsidRPr="008451C4">
              <w:rPr>
                <w:i/>
                <w:iCs/>
              </w:rPr>
              <w:t>Verpflichtungserklärung;</w:t>
            </w:r>
          </w:p>
          <w:p w14:paraId="76AC6D76" w14:textId="18398EF6" w:rsidR="0042793A" w:rsidRPr="008451C4" w:rsidRDefault="0042793A" w:rsidP="009D6F6F">
            <w:pPr>
              <w:pStyle w:val="LAText1"/>
              <w:numPr>
                <w:ilvl w:val="0"/>
                <w:numId w:val="11"/>
              </w:numPr>
              <w:ind w:left="1029" w:hanging="426"/>
              <w:rPr>
                <w:i/>
                <w:iCs/>
              </w:rPr>
            </w:pPr>
            <w:r w:rsidRPr="008451C4">
              <w:rPr>
                <w:i/>
                <w:iCs/>
              </w:rPr>
              <w:t xml:space="preserve">Erklärung zur gemeinsamen Haftung, falls </w:t>
            </w:r>
            <w:r w:rsidR="00827240">
              <w:rPr>
                <w:i/>
                <w:iCs/>
              </w:rPr>
              <w:t>ich/</w:t>
            </w:r>
            <w:r w:rsidRPr="008451C4">
              <w:rPr>
                <w:i/>
                <w:iCs/>
              </w:rPr>
              <w:t>wir diese abgeben; und</w:t>
            </w:r>
          </w:p>
          <w:p w14:paraId="7277E8B0" w14:textId="77777777" w:rsidR="0042793A" w:rsidRPr="00CF4038" w:rsidRDefault="0042793A" w:rsidP="009D6F6F">
            <w:pPr>
              <w:pStyle w:val="LAText1"/>
              <w:numPr>
                <w:ilvl w:val="0"/>
                <w:numId w:val="11"/>
              </w:numPr>
              <w:ind w:left="1029" w:hanging="426"/>
            </w:pPr>
            <w:r w:rsidRPr="008451C4">
              <w:rPr>
                <w:i/>
                <w:iCs/>
              </w:rPr>
              <w:t>Erklärung zur Eignung und den in der Anlage vorgelegten Erklärungen und Angaben.</w:t>
            </w:r>
          </w:p>
          <w:p w14:paraId="4B2AAB92" w14:textId="77777777" w:rsidR="00CF4038" w:rsidRDefault="00CF4038" w:rsidP="00CF4038">
            <w:pPr>
              <w:pStyle w:val="LAText1"/>
              <w:ind w:left="1029"/>
              <w:rPr>
                <w:iCs/>
              </w:rPr>
            </w:pPr>
          </w:p>
          <w:p w14:paraId="4FF033C3" w14:textId="7D268E36" w:rsidR="00CF4038" w:rsidRPr="008451C4" w:rsidRDefault="00CF4038" w:rsidP="00CF4038">
            <w:pPr>
              <w:pStyle w:val="LAText1"/>
              <w:ind w:left="1029"/>
            </w:pPr>
          </w:p>
        </w:tc>
      </w:tr>
      <w:tr w:rsidR="0042793A" w14:paraId="62E20488" w14:textId="77777777" w:rsidTr="00F460DF">
        <w:tc>
          <w:tcPr>
            <w:tcW w:w="3969" w:type="dxa"/>
            <w:gridSpan w:val="4"/>
            <w:tcBorders>
              <w:top w:val="single" w:sz="4" w:space="0" w:color="auto"/>
              <w:bottom w:val="single" w:sz="4" w:space="0" w:color="auto"/>
            </w:tcBorders>
            <w:shd w:val="clear" w:color="auto" w:fill="D9E2F3" w:themeFill="accent1" w:themeFillTint="33"/>
          </w:tcPr>
          <w:p w14:paraId="477A6665" w14:textId="77777777" w:rsidR="0042793A" w:rsidRDefault="0042793A" w:rsidP="00F16703">
            <w:pPr>
              <w:pStyle w:val="LAText1"/>
              <w:ind w:left="0"/>
              <w:rPr>
                <w:highlight w:val="cyan"/>
              </w:rPr>
            </w:pPr>
          </w:p>
          <w:p w14:paraId="3DB71206" w14:textId="77777777" w:rsidR="0042793A" w:rsidRPr="0006707D" w:rsidRDefault="0042793A" w:rsidP="00F16703">
            <w:pPr>
              <w:pStyle w:val="LAText1"/>
              <w:ind w:left="0"/>
              <w:rPr>
                <w:highlight w:val="cyan"/>
              </w:rPr>
            </w:pPr>
          </w:p>
        </w:tc>
        <w:tc>
          <w:tcPr>
            <w:tcW w:w="1175" w:type="dxa"/>
            <w:tcBorders>
              <w:top w:val="nil"/>
              <w:bottom w:val="nil"/>
            </w:tcBorders>
          </w:tcPr>
          <w:p w14:paraId="333B4826" w14:textId="77777777" w:rsidR="0042793A" w:rsidRPr="0006707D" w:rsidRDefault="0042793A" w:rsidP="00F16703">
            <w:pPr>
              <w:pStyle w:val="LAText1"/>
              <w:ind w:left="0"/>
              <w:rPr>
                <w:highlight w:val="cyan"/>
              </w:rPr>
            </w:pPr>
          </w:p>
        </w:tc>
        <w:tc>
          <w:tcPr>
            <w:tcW w:w="3933" w:type="dxa"/>
            <w:gridSpan w:val="2"/>
            <w:tcBorders>
              <w:top w:val="single" w:sz="4" w:space="0" w:color="auto"/>
              <w:bottom w:val="single" w:sz="4" w:space="0" w:color="auto"/>
            </w:tcBorders>
            <w:shd w:val="clear" w:color="auto" w:fill="D9E2F3" w:themeFill="accent1" w:themeFillTint="33"/>
          </w:tcPr>
          <w:p w14:paraId="044B96BA" w14:textId="77777777" w:rsidR="0042793A" w:rsidRPr="0006707D" w:rsidRDefault="0042793A" w:rsidP="00F16703">
            <w:pPr>
              <w:pStyle w:val="LAText1"/>
              <w:ind w:left="0"/>
              <w:rPr>
                <w:highlight w:val="cyan"/>
              </w:rPr>
            </w:pPr>
          </w:p>
        </w:tc>
      </w:tr>
      <w:tr w:rsidR="0042793A" w14:paraId="44538EDF" w14:textId="77777777" w:rsidTr="00F460DF">
        <w:tc>
          <w:tcPr>
            <w:tcW w:w="3969" w:type="dxa"/>
            <w:gridSpan w:val="4"/>
            <w:tcBorders>
              <w:top w:val="single" w:sz="4" w:space="0" w:color="auto"/>
              <w:left w:val="nil"/>
              <w:bottom w:val="nil"/>
              <w:right w:val="nil"/>
            </w:tcBorders>
          </w:tcPr>
          <w:p w14:paraId="13D4C0A2" w14:textId="77777777" w:rsidR="0042793A" w:rsidRPr="008451C4" w:rsidRDefault="0042793A" w:rsidP="00F460DF">
            <w:pPr>
              <w:pStyle w:val="LAText1"/>
              <w:spacing w:before="0" w:after="240"/>
              <w:ind w:left="0"/>
            </w:pPr>
            <w:r w:rsidRPr="008451C4">
              <w:t>Ort, Datum</w:t>
            </w:r>
          </w:p>
        </w:tc>
        <w:tc>
          <w:tcPr>
            <w:tcW w:w="1175" w:type="dxa"/>
            <w:tcBorders>
              <w:top w:val="nil"/>
              <w:left w:val="nil"/>
              <w:bottom w:val="nil"/>
              <w:right w:val="nil"/>
            </w:tcBorders>
          </w:tcPr>
          <w:p w14:paraId="63EEB78E" w14:textId="77777777" w:rsidR="0042793A" w:rsidRPr="008451C4" w:rsidRDefault="0042793A" w:rsidP="00F460DF">
            <w:pPr>
              <w:pStyle w:val="LAText1"/>
              <w:spacing w:before="0" w:after="240"/>
              <w:ind w:left="0"/>
            </w:pPr>
          </w:p>
        </w:tc>
        <w:tc>
          <w:tcPr>
            <w:tcW w:w="3933" w:type="dxa"/>
            <w:gridSpan w:val="2"/>
            <w:tcBorders>
              <w:left w:val="nil"/>
              <w:right w:val="nil"/>
            </w:tcBorders>
          </w:tcPr>
          <w:p w14:paraId="58049EF9" w14:textId="77777777" w:rsidR="0042793A" w:rsidRPr="008451C4" w:rsidRDefault="0042793A" w:rsidP="00F460DF">
            <w:pPr>
              <w:pStyle w:val="LAText1"/>
              <w:spacing w:before="0" w:after="240"/>
              <w:ind w:left="0"/>
            </w:pPr>
            <w:r w:rsidRPr="008451C4">
              <w:t>Unterschrift, Firmenstempel</w:t>
            </w:r>
          </w:p>
        </w:tc>
      </w:tr>
      <w:tr w:rsidR="0042793A" w14:paraId="3484793C" w14:textId="77777777" w:rsidTr="00F460DF">
        <w:tc>
          <w:tcPr>
            <w:tcW w:w="5144" w:type="dxa"/>
            <w:gridSpan w:val="5"/>
            <w:tcBorders>
              <w:top w:val="nil"/>
              <w:left w:val="nil"/>
              <w:bottom w:val="nil"/>
            </w:tcBorders>
          </w:tcPr>
          <w:p w14:paraId="549CE7BD" w14:textId="77777777" w:rsidR="0042793A" w:rsidRPr="008451C4" w:rsidRDefault="0042793A" w:rsidP="00F16703">
            <w:pPr>
              <w:pStyle w:val="LAText1"/>
              <w:ind w:left="0"/>
            </w:pPr>
            <w:r w:rsidRPr="008451C4">
              <w:t>Vollständiger Name des Unterzeichners:</w:t>
            </w:r>
          </w:p>
        </w:tc>
        <w:tc>
          <w:tcPr>
            <w:tcW w:w="3933" w:type="dxa"/>
            <w:gridSpan w:val="2"/>
            <w:shd w:val="clear" w:color="auto" w:fill="D9E2F3" w:themeFill="accent1" w:themeFillTint="33"/>
          </w:tcPr>
          <w:p w14:paraId="227318A0" w14:textId="77777777" w:rsidR="0042793A" w:rsidRPr="008451C4" w:rsidRDefault="0042793A" w:rsidP="00F16703">
            <w:pPr>
              <w:pStyle w:val="LAText1"/>
              <w:ind w:left="0"/>
            </w:pPr>
          </w:p>
        </w:tc>
      </w:tr>
    </w:tbl>
    <w:p w14:paraId="592BB4BC" w14:textId="77777777" w:rsidR="0042793A" w:rsidRDefault="0042793A" w:rsidP="00261C4C">
      <w:pPr>
        <w:pStyle w:val="LAText"/>
        <w:jc w:val="left"/>
      </w:pPr>
    </w:p>
    <w:sectPr w:rsidR="0042793A" w:rsidSect="00055CD9">
      <w:headerReference w:type="default" r:id="rId11"/>
      <w:footerReference w:type="default" r:id="rId12"/>
      <w:head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E7F93" w14:textId="77777777" w:rsidR="00894B1C" w:rsidRDefault="00894B1C" w:rsidP="004D3108">
      <w:r>
        <w:separator/>
      </w:r>
    </w:p>
  </w:endnote>
  <w:endnote w:type="continuationSeparator" w:id="0">
    <w:p w14:paraId="08BD0C94" w14:textId="77777777" w:rsidR="00894B1C" w:rsidRDefault="00894B1C" w:rsidP="004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IN-LightAlternate">
    <w:altName w:val="Calibri"/>
    <w:charset w:val="00"/>
    <w:family w:val="auto"/>
    <w:pitch w:val="variable"/>
    <w:sig w:usb0="8000002F" w:usb1="4000004A"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F24D" w14:textId="77777777" w:rsidR="005E45A7" w:rsidRDefault="005E45A7" w:rsidP="005E45A7">
    <w:pPr>
      <w:pStyle w:val="Fuzeile"/>
      <w:rPr>
        <w:color w:val="BFBFBF" w:themeColor="background1" w:themeShade="BF"/>
      </w:rPr>
    </w:pPr>
  </w:p>
  <w:p w14:paraId="0DD87002" w14:textId="75E875F3" w:rsidR="004F40A7" w:rsidRPr="00CF4038" w:rsidRDefault="00CF4038" w:rsidP="00CF4038">
    <w:pPr>
      <w:tabs>
        <w:tab w:val="center" w:pos="4536"/>
        <w:tab w:val="right" w:pos="9072"/>
      </w:tabs>
      <w:rPr>
        <w:sz w:val="16"/>
        <w:szCs w:val="16"/>
      </w:rPr>
    </w:pPr>
    <w:bookmarkStart w:id="10" w:name="_Hlk51652642"/>
    <w:r w:rsidRPr="00287637">
      <w:rPr>
        <w:sz w:val="16"/>
        <w:szCs w:val="16"/>
      </w:rPr>
      <w:t xml:space="preserve">Fassung vom </w:t>
    </w:r>
    <w:bookmarkEnd w:id="10"/>
    <w:r w:rsidR="0046122F">
      <w:rPr>
        <w:sz w:val="16"/>
        <w:szCs w:val="16"/>
      </w:rPr>
      <w:t>08.01.2024</w:t>
    </w:r>
    <w:r w:rsidRPr="00287637">
      <w:rPr>
        <w:sz w:val="16"/>
        <w:szCs w:val="16"/>
      </w:rPr>
      <w:t xml:space="preserve"> </w:t>
    </w:r>
    <w:r w:rsidRPr="00287637">
      <w:rPr>
        <w:sz w:val="16"/>
        <w:szCs w:val="16"/>
      </w:rPr>
      <w:ptab w:relativeTo="margin" w:alignment="right" w:leader="none"/>
    </w:r>
    <w:r w:rsidRPr="00287637">
      <w:rPr>
        <w:sz w:val="16"/>
        <w:szCs w:val="16"/>
      </w:rPr>
      <w:t xml:space="preserve">Seite </w:t>
    </w:r>
    <w:r w:rsidRPr="00287637">
      <w:rPr>
        <w:b/>
        <w:bCs/>
        <w:sz w:val="16"/>
        <w:szCs w:val="16"/>
      </w:rPr>
      <w:fldChar w:fldCharType="begin"/>
    </w:r>
    <w:r w:rsidRPr="00287637">
      <w:rPr>
        <w:b/>
        <w:bCs/>
        <w:sz w:val="16"/>
        <w:szCs w:val="16"/>
      </w:rPr>
      <w:instrText>PAGE  \* Arabic  \* MERGEFORMAT</w:instrText>
    </w:r>
    <w:r w:rsidRPr="00287637">
      <w:rPr>
        <w:b/>
        <w:bCs/>
        <w:sz w:val="16"/>
        <w:szCs w:val="16"/>
      </w:rPr>
      <w:fldChar w:fldCharType="separate"/>
    </w:r>
    <w:r>
      <w:rPr>
        <w:b/>
        <w:bCs/>
        <w:sz w:val="16"/>
        <w:szCs w:val="16"/>
      </w:rPr>
      <w:t>1</w:t>
    </w:r>
    <w:r w:rsidRPr="00287637">
      <w:rPr>
        <w:b/>
        <w:bCs/>
        <w:sz w:val="16"/>
        <w:szCs w:val="16"/>
      </w:rPr>
      <w:fldChar w:fldCharType="end"/>
    </w:r>
    <w:r w:rsidRPr="00287637">
      <w:rPr>
        <w:sz w:val="16"/>
        <w:szCs w:val="16"/>
      </w:rPr>
      <w:t xml:space="preserve"> von </w:t>
    </w:r>
    <w:r w:rsidRPr="00287637">
      <w:rPr>
        <w:b/>
        <w:bCs/>
        <w:noProof/>
        <w:sz w:val="16"/>
        <w:szCs w:val="16"/>
      </w:rPr>
      <w:fldChar w:fldCharType="begin"/>
    </w:r>
    <w:r w:rsidRPr="00287637">
      <w:rPr>
        <w:b/>
        <w:bCs/>
        <w:noProof/>
        <w:sz w:val="16"/>
        <w:szCs w:val="16"/>
      </w:rPr>
      <w:instrText>NUMPAGES  \* Arabic  \* MERGEFORMAT</w:instrText>
    </w:r>
    <w:r w:rsidRPr="00287637">
      <w:rPr>
        <w:b/>
        <w:bCs/>
        <w:noProof/>
        <w:sz w:val="16"/>
        <w:szCs w:val="16"/>
      </w:rPr>
      <w:fldChar w:fldCharType="separate"/>
    </w:r>
    <w:r>
      <w:rPr>
        <w:b/>
        <w:bCs/>
        <w:noProof/>
        <w:sz w:val="16"/>
        <w:szCs w:val="16"/>
      </w:rPr>
      <w:t>34</w:t>
    </w:r>
    <w:r w:rsidRPr="00287637">
      <w:rPr>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518D6" w14:textId="77777777" w:rsidR="00894B1C" w:rsidRDefault="00894B1C" w:rsidP="004D3108">
      <w:r>
        <w:separator/>
      </w:r>
    </w:p>
  </w:footnote>
  <w:footnote w:type="continuationSeparator" w:id="0">
    <w:p w14:paraId="34D1BF34" w14:textId="77777777" w:rsidR="00894B1C" w:rsidRDefault="00894B1C" w:rsidP="004D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22136" w14:textId="71B54370" w:rsidR="00840FD7" w:rsidRPr="00840FD7" w:rsidRDefault="00BE723D" w:rsidP="00840FD7">
    <w:pPr>
      <w:pStyle w:val="Kopfzeile"/>
      <w:rPr>
        <w:sz w:val="20"/>
        <w:lang w:eastAsia="de-DE"/>
      </w:rPr>
    </w:pPr>
    <w:bookmarkStart w:id="8" w:name="_Hlk167353175"/>
    <w:bookmarkStart w:id="9" w:name="_Hlk25163768"/>
    <w:r>
      <w:rPr>
        <w:noProof/>
      </w:rPr>
      <w:drawing>
        <wp:anchor distT="0" distB="0" distL="114300" distR="114300" simplePos="0" relativeHeight="251659264" behindDoc="0" locked="0" layoutInCell="1" allowOverlap="1" wp14:anchorId="64747466" wp14:editId="1CFC28B0">
          <wp:simplePos x="0" y="0"/>
          <wp:positionH relativeFrom="column">
            <wp:posOffset>4237630</wp:posOffset>
          </wp:positionH>
          <wp:positionV relativeFrom="paragraph">
            <wp:posOffset>-239471</wp:posOffset>
          </wp:positionV>
          <wp:extent cx="1905000" cy="641985"/>
          <wp:effectExtent l="0" t="0" r="0" b="5715"/>
          <wp:wrapNone/>
          <wp:docPr id="641580127" name="Grafik 5" descr="Ein Bild, das Farbigkeit, Screenshot,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5" descr="Ein Bild, das Farbigkeit, Screenshot, Kuns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rcRect l="5717" t="11377" b="12173"/>
                  <a:stretch>
                    <a:fillRect/>
                  </a:stretch>
                </pic:blipFill>
                <pic:spPr bwMode="auto">
                  <a:xfrm>
                    <a:off x="0" y="0"/>
                    <a:ext cx="190500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007D7D27" w:rsidRPr="004F454D">
      <w:rPr>
        <w:sz w:val="20"/>
        <w:lang w:eastAsia="de-DE"/>
      </w:rPr>
      <w:t>I</w:t>
    </w:r>
    <w:bookmarkEnd w:id="8"/>
    <w:r w:rsidR="00840FD7" w:rsidRPr="00840FD7">
      <w:rPr>
        <w:sz w:val="20"/>
        <w:lang w:eastAsia="de-DE"/>
      </w:rPr>
      <w:t>GA 2027 Ruhrgebiet gGmbH</w:t>
    </w:r>
  </w:p>
  <w:p w14:paraId="7B00FB7E" w14:textId="0A192AC2" w:rsidR="00840FD7" w:rsidRPr="00840FD7" w:rsidRDefault="00840FD7" w:rsidP="00840FD7">
    <w:pPr>
      <w:pStyle w:val="Kopfzeile"/>
      <w:rPr>
        <w:sz w:val="20"/>
        <w:lang w:eastAsia="de-DE"/>
      </w:rPr>
    </w:pPr>
    <w:r w:rsidRPr="00840FD7">
      <w:rPr>
        <w:sz w:val="20"/>
        <w:lang w:eastAsia="de-DE"/>
      </w:rPr>
      <w:t>Internationale Gartenausstellung</w:t>
    </w:r>
  </w:p>
  <w:p w14:paraId="36BAB47A" w14:textId="6A1C3C44" w:rsidR="00840FD7" w:rsidRDefault="00C3211D" w:rsidP="00840FD7">
    <w:pPr>
      <w:pStyle w:val="Kopfzeile"/>
      <w:rPr>
        <w:sz w:val="20"/>
        <w:lang w:eastAsia="de-DE"/>
      </w:rPr>
    </w:pPr>
    <w:r>
      <w:rPr>
        <w:sz w:val="20"/>
        <w:lang w:eastAsia="de-DE"/>
      </w:rPr>
      <w:t>Imagefilm ZKGs</w:t>
    </w:r>
  </w:p>
  <w:p w14:paraId="686C00AA" w14:textId="2BDC9A2B" w:rsidR="001247B9" w:rsidRPr="00CA733C" w:rsidRDefault="00C3211D" w:rsidP="00840FD7">
    <w:pPr>
      <w:pStyle w:val="Kopfzeile"/>
      <w:rPr>
        <w:sz w:val="20"/>
      </w:rPr>
    </w:pPr>
    <w:r>
      <w:rPr>
        <w:sz w:val="20"/>
      </w:rPr>
      <w:t>Öffentliche Ausschreibung</w:t>
    </w:r>
    <w:r w:rsidR="001247B9">
      <w:rPr>
        <w:sz w:val="20"/>
      </w:rPr>
      <w:t xml:space="preserve"> (§</w:t>
    </w:r>
    <w:r>
      <w:rPr>
        <w:sz w:val="20"/>
      </w:rPr>
      <w:t>9</w:t>
    </w:r>
    <w:r w:rsidR="001247B9">
      <w:rPr>
        <w:sz w:val="20"/>
      </w:rPr>
      <w:t xml:space="preserve"> </w:t>
    </w:r>
    <w:proofErr w:type="spellStart"/>
    <w:r w:rsidR="001247B9">
      <w:rPr>
        <w:sz w:val="20"/>
      </w:rPr>
      <w:t>UVgO</w:t>
    </w:r>
    <w:proofErr w:type="spellEnd"/>
    <w:r w:rsidR="001247B9">
      <w:rPr>
        <w:sz w:val="20"/>
      </w:rPr>
      <w:t>)</w:t>
    </w:r>
  </w:p>
  <w:p w14:paraId="3F8E784E" w14:textId="76757CFD" w:rsidR="007D7D27" w:rsidRDefault="007D7D27" w:rsidP="007D7D27">
    <w:pPr>
      <w:pStyle w:val="Kopfzeile"/>
      <w:pBdr>
        <w:bottom w:val="single" w:sz="6" w:space="1" w:color="auto"/>
      </w:pBdr>
      <w:rPr>
        <w:b/>
        <w:sz w:val="20"/>
      </w:rPr>
    </w:pPr>
    <w:r>
      <w:rPr>
        <w:sz w:val="20"/>
        <w:lang w:eastAsia="de-DE"/>
      </w:rPr>
      <w:br/>
    </w:r>
    <w:r w:rsidR="00840FD7">
      <w:rPr>
        <w:b/>
        <w:sz w:val="20"/>
      </w:rPr>
      <w:t>IGA-2026-P2000-00</w:t>
    </w:r>
    <w:r w:rsidR="00B508AA">
      <w:rPr>
        <w:b/>
        <w:sz w:val="20"/>
      </w:rPr>
      <w:t>4</w:t>
    </w:r>
    <w:r>
      <w:rPr>
        <w:b/>
        <w:sz w:val="20"/>
      </w:rPr>
      <w:t xml:space="preserve">_Bei Bedarf auszufüllende </w:t>
    </w:r>
    <w:proofErr w:type="spellStart"/>
    <w:r>
      <w:rPr>
        <w:b/>
        <w:sz w:val="20"/>
      </w:rPr>
      <w:t>Formblätter</w:t>
    </w:r>
    <w:bookmarkEnd w:id="9"/>
    <w:r>
      <w:rPr>
        <w:b/>
        <w:sz w:val="20"/>
      </w:rPr>
      <w:t>_Bietergemeinschaft</w:t>
    </w:r>
    <w:proofErr w:type="spellEnd"/>
    <w:r>
      <w:rPr>
        <w:b/>
        <w:sz w:val="20"/>
      </w:rPr>
      <w:t xml:space="preserve"> und Eignun</w:t>
    </w:r>
    <w:r w:rsidR="0070638A">
      <w:rPr>
        <w:b/>
        <w:sz w:val="20"/>
      </w:rPr>
      <w:t>g</w:t>
    </w:r>
    <w:r>
      <w:rPr>
        <w:b/>
        <w:sz w:val="20"/>
      </w:rPr>
      <w:t xml:space="preserve">sleihe </w:t>
    </w:r>
  </w:p>
  <w:p w14:paraId="57AA228C" w14:textId="77777777" w:rsidR="007D7D27" w:rsidRDefault="007D7D27" w:rsidP="007D7D27">
    <w:pPr>
      <w:pStyle w:val="Kopfzeile"/>
      <w:pBdr>
        <w:bottom w:val="single" w:sz="6" w:space="1" w:color="auto"/>
      </w:pBdr>
      <w:rPr>
        <w:b/>
        <w:sz w:val="20"/>
      </w:rPr>
    </w:pPr>
    <w:r>
      <w:rPr>
        <w:b/>
        <w:sz w:val="20"/>
      </w:rPr>
      <w:t>(Nur auszufüllen im Falle einer Bietergemeinschaft und Inanspruchnahme von Eignungsleihe)</w:t>
    </w:r>
  </w:p>
  <w:p w14:paraId="496947EE" w14:textId="77777777" w:rsidR="003C1C29" w:rsidRDefault="003C1C29" w:rsidP="003C1C29">
    <w:pPr>
      <w:pStyle w:val="Kopfzeile"/>
      <w:pBdr>
        <w:bottom w:val="single" w:sz="6" w:space="1" w:color="auto"/>
      </w:pBdr>
      <w:rPr>
        <w:b/>
        <w:sz w:val="20"/>
      </w:rPr>
    </w:pPr>
  </w:p>
  <w:p w14:paraId="0C5430C0" w14:textId="77777777" w:rsidR="003C1C29" w:rsidRPr="003C1C29" w:rsidRDefault="003C1C29" w:rsidP="003C1C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0" w:type="dxa"/>
      <w:tblLayout w:type="fixed"/>
      <w:tblCellMar>
        <w:left w:w="0" w:type="dxa"/>
        <w:right w:w="0" w:type="dxa"/>
      </w:tblCellMar>
      <w:tblLook w:val="04A0" w:firstRow="1" w:lastRow="0" w:firstColumn="1" w:lastColumn="0" w:noHBand="0" w:noVBand="1"/>
    </w:tblPr>
    <w:tblGrid>
      <w:gridCol w:w="6236"/>
      <w:gridCol w:w="2551"/>
      <w:gridCol w:w="283"/>
    </w:tblGrid>
    <w:tr w:rsidR="00F8647A" w:rsidRPr="00465FD2" w14:paraId="1EDFAA12" w14:textId="77777777" w:rsidTr="00E34456">
      <w:tc>
        <w:tcPr>
          <w:tcW w:w="6236" w:type="dxa"/>
        </w:tcPr>
        <w:p w14:paraId="04661D7F" w14:textId="77777777" w:rsidR="00F8647A" w:rsidRPr="00465FD2" w:rsidRDefault="00F8647A" w:rsidP="00F8647A">
          <w:pPr>
            <w:tabs>
              <w:tab w:val="center" w:pos="4536"/>
              <w:tab w:val="right" w:pos="9072"/>
            </w:tabs>
            <w:rPr>
              <w:rFonts w:ascii="DIN-LightAlternate" w:eastAsia="Times New Roman" w:hAnsi="DIN-LightAlternate"/>
              <w:sz w:val="14"/>
              <w:szCs w:val="14"/>
            </w:rPr>
          </w:pPr>
        </w:p>
      </w:tc>
      <w:tc>
        <w:tcPr>
          <w:tcW w:w="2551" w:type="dxa"/>
        </w:tcPr>
        <w:p w14:paraId="5C864AD5"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c>
        <w:tcPr>
          <w:tcW w:w="283" w:type="dxa"/>
        </w:tcPr>
        <w:p w14:paraId="26F1A1FA"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r>
    <w:tr w:rsidR="00055CD9" w:rsidRPr="00465FD2" w14:paraId="6BBF3618" w14:textId="77777777" w:rsidTr="00055CD9">
      <w:tc>
        <w:tcPr>
          <w:tcW w:w="6236" w:type="dxa"/>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0" w:type="dxa"/>
              <w:right w:w="70" w:type="dxa"/>
            </w:tblCellMar>
            <w:tblLook w:val="04A0" w:firstRow="1" w:lastRow="0" w:firstColumn="1" w:lastColumn="0" w:noHBand="0" w:noVBand="1"/>
          </w:tblPr>
          <w:tblGrid>
            <w:gridCol w:w="4530"/>
            <w:gridCol w:w="4530"/>
          </w:tblGrid>
          <w:tr w:rsidR="00055CD9" w14:paraId="22A41ED0" w14:textId="77777777" w:rsidTr="007A088B">
            <w:tc>
              <w:tcPr>
                <w:tcW w:w="4530" w:type="dxa"/>
              </w:tcPr>
              <w:p w14:paraId="2EC0728B" w14:textId="77777777" w:rsidR="00055CD9" w:rsidRPr="003C3121" w:rsidRDefault="00055CD9" w:rsidP="00055CD9">
                <w:pPr>
                  <w:ind w:right="38"/>
                  <w:rPr>
                    <w:sz w:val="32"/>
                    <w:szCs w:val="32"/>
                  </w:rPr>
                </w:pPr>
                <w:r w:rsidRPr="003C3121">
                  <w:rPr>
                    <w:b/>
                    <w:bCs/>
                    <w:color w:val="00B0F0"/>
                    <w:sz w:val="32"/>
                    <w:szCs w:val="32"/>
                  </w:rPr>
                  <w:t>Neubau</w:t>
                </w:r>
                <w:r w:rsidRPr="003C3121">
                  <w:rPr>
                    <w:sz w:val="32"/>
                    <w:szCs w:val="32"/>
                  </w:rPr>
                  <w:t xml:space="preserve"> Flugfeldklinikum                   </w:t>
                </w:r>
              </w:p>
              <w:p w14:paraId="27F71830" w14:textId="77777777" w:rsidR="00055CD9" w:rsidRPr="003C3121" w:rsidRDefault="00055CD9" w:rsidP="00055CD9">
                <w:pPr>
                  <w:spacing w:line="360" w:lineRule="auto"/>
                  <w:ind w:right="38"/>
                </w:pPr>
                <w:r w:rsidRPr="003C3121">
                  <w:t xml:space="preserve">Kreiskliniken Böblingen gGmbH  </w:t>
                </w:r>
              </w:p>
              <w:p w14:paraId="4D67AD2C" w14:textId="77777777" w:rsidR="00055CD9" w:rsidRDefault="00055CD9" w:rsidP="00055CD9">
                <w:pPr>
                  <w:tabs>
                    <w:tab w:val="center" w:pos="8364"/>
                    <w:tab w:val="right" w:pos="9072"/>
                  </w:tabs>
                  <w:jc w:val="both"/>
                  <w:rPr>
                    <w:sz w:val="20"/>
                  </w:rPr>
                </w:pPr>
                <w:r>
                  <w:rPr>
                    <w:sz w:val="20"/>
                  </w:rPr>
                  <w:t>Vergabe Bauleistungen / EU VOB/A</w:t>
                </w:r>
              </w:p>
              <w:p w14:paraId="1D6B529E" w14:textId="77777777" w:rsidR="00055CD9" w:rsidRPr="005579B6" w:rsidRDefault="00055CD9" w:rsidP="00055CD9">
                <w:pPr>
                  <w:tabs>
                    <w:tab w:val="center" w:pos="8364"/>
                    <w:tab w:val="right" w:pos="9072"/>
                  </w:tabs>
                  <w:jc w:val="both"/>
                  <w:rPr>
                    <w:sz w:val="20"/>
                  </w:rPr>
                </w:pPr>
                <w:r>
                  <w:rPr>
                    <w:sz w:val="20"/>
                  </w:rPr>
                  <w:t>Offenes Verfahren</w:t>
                </w:r>
              </w:p>
              <w:p w14:paraId="394D44E0" w14:textId="4FCC6F2C" w:rsidR="00055CD9" w:rsidRDefault="00055CD9" w:rsidP="00055CD9">
                <w:pPr>
                  <w:tabs>
                    <w:tab w:val="center" w:pos="4536"/>
                    <w:tab w:val="right" w:pos="9072"/>
                  </w:tabs>
                  <w:jc w:val="both"/>
                  <w:rPr>
                    <w:rFonts w:eastAsia="MS Mincho"/>
                    <w:b/>
                    <w:sz w:val="20"/>
                  </w:rPr>
                </w:pPr>
                <w:r>
                  <w:rPr>
                    <w:rFonts w:eastAsia="MS Mincho"/>
                    <w:b/>
                    <w:sz w:val="20"/>
                  </w:rPr>
                  <w:t>B_</w:t>
                </w:r>
                <w:r w:rsidRPr="00E811A9">
                  <w:rPr>
                    <w:rFonts w:eastAsia="MS Mincho"/>
                    <w:b/>
                    <w:sz w:val="20"/>
                    <w:highlight w:val="green"/>
                  </w:rPr>
                  <w:t>XX</w:t>
                </w:r>
                <w:r>
                  <w:rPr>
                    <w:rFonts w:eastAsia="MS Mincho"/>
                    <w:b/>
                    <w:sz w:val="20"/>
                  </w:rPr>
                  <w:t xml:space="preserve"> Bei Bedarf auszufüllende Formblätter</w:t>
                </w:r>
              </w:p>
            </w:tc>
            <w:tc>
              <w:tcPr>
                <w:tcW w:w="4530" w:type="dxa"/>
              </w:tcPr>
              <w:p w14:paraId="6458182B" w14:textId="77777777" w:rsidR="00055CD9" w:rsidRDefault="00055CD9" w:rsidP="00055CD9">
                <w:pPr>
                  <w:tabs>
                    <w:tab w:val="center" w:pos="4536"/>
                    <w:tab w:val="right" w:pos="9072"/>
                  </w:tabs>
                  <w:jc w:val="right"/>
                  <w:rPr>
                    <w:rFonts w:eastAsia="MS Mincho"/>
                    <w:b/>
                    <w:sz w:val="20"/>
                  </w:rPr>
                </w:pPr>
                <w:r>
                  <w:rPr>
                    <w:noProof/>
                  </w:rPr>
                  <w:drawing>
                    <wp:inline distT="0" distB="0" distL="0" distR="0" wp14:anchorId="218B3726" wp14:editId="74CF6D2A">
                      <wp:extent cx="1435345" cy="404447"/>
                      <wp:effectExtent l="0" t="0" r="0" b="0"/>
                      <wp:docPr id="14" name="Bild 1" descr="Klinikverbund SW.PNG"/>
                      <wp:cNvGraphicFramePr/>
                      <a:graphic xmlns:a="http://schemas.openxmlformats.org/drawingml/2006/main">
                        <a:graphicData uri="http://schemas.openxmlformats.org/drawingml/2006/picture">
                          <pic:pic xmlns:pic="http://schemas.openxmlformats.org/drawingml/2006/picture">
                            <pic:nvPicPr>
                              <pic:cNvPr id="3" name="Bild 1" descr="Klinikverbund SW.PNG"/>
                              <pic:cNvPicPr/>
                            </pic:nvPicPr>
                            <pic:blipFill>
                              <a:blip r:embed="rId1" cstate="print"/>
                              <a:srcRect t="2270"/>
                              <a:stretch>
                                <a:fillRect/>
                              </a:stretch>
                            </pic:blipFill>
                            <pic:spPr>
                              <a:xfrm>
                                <a:off x="0" y="0"/>
                                <a:ext cx="1442258" cy="406395"/>
                              </a:xfrm>
                              <a:prstGeom prst="rect">
                                <a:avLst/>
                              </a:prstGeom>
                            </pic:spPr>
                          </pic:pic>
                        </a:graphicData>
                      </a:graphic>
                    </wp:inline>
                  </w:drawing>
                </w:r>
              </w:p>
            </w:tc>
          </w:tr>
        </w:tbl>
        <w:p w14:paraId="0D3EC857" w14:textId="77777777" w:rsidR="00055CD9" w:rsidRPr="00055CD9" w:rsidRDefault="00055CD9" w:rsidP="00055CD9">
          <w:pPr>
            <w:tabs>
              <w:tab w:val="center" w:pos="4536"/>
              <w:tab w:val="right" w:pos="9072"/>
            </w:tabs>
            <w:rPr>
              <w:rFonts w:ascii="DIN-LightAlternate" w:eastAsia="Times New Roman" w:hAnsi="DIN-LightAlternate"/>
              <w:sz w:val="14"/>
              <w:szCs w:val="14"/>
            </w:rPr>
          </w:pPr>
          <w:r w:rsidRPr="00055CD9">
            <w:rPr>
              <w:rFonts w:ascii="DIN-LightAlternate" w:eastAsia="Times New Roman" w:hAnsi="DIN-LightAlternate"/>
              <w:noProof/>
              <w:sz w:val="14"/>
              <w:szCs w:val="14"/>
            </w:rPr>
            <w:drawing>
              <wp:inline distT="0" distB="0" distL="0" distR="0" wp14:anchorId="549BE595" wp14:editId="7BC372BF">
                <wp:extent cx="5760000" cy="18000"/>
                <wp:effectExtent l="0" t="0" r="0" b="0"/>
                <wp:docPr id="15" name="Grafik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000" cy="18000"/>
                        </a:xfrm>
                        <a:prstGeom prst="rect">
                          <a:avLst/>
                        </a:prstGeom>
                        <a:noFill/>
                      </pic:spPr>
                    </pic:pic>
                  </a:graphicData>
                </a:graphic>
              </wp:inline>
            </w:drawing>
          </w:r>
        </w:p>
        <w:p w14:paraId="3C985C9D" w14:textId="77777777" w:rsidR="00055CD9" w:rsidRPr="00465FD2" w:rsidRDefault="00055CD9" w:rsidP="00055CD9">
          <w:pPr>
            <w:tabs>
              <w:tab w:val="center" w:pos="4536"/>
              <w:tab w:val="right" w:pos="9072"/>
            </w:tabs>
            <w:rPr>
              <w:rFonts w:ascii="DIN-LightAlternate" w:eastAsia="Times New Roman" w:hAnsi="DIN-LightAlternate"/>
              <w:sz w:val="14"/>
              <w:szCs w:val="14"/>
            </w:rPr>
          </w:pPr>
        </w:p>
      </w:tc>
      <w:tc>
        <w:tcPr>
          <w:tcW w:w="2551" w:type="dxa"/>
        </w:tcPr>
        <w:p w14:paraId="3C25D6EA" w14:textId="77777777" w:rsidR="00055CD9" w:rsidRPr="00465FD2" w:rsidRDefault="00055CD9" w:rsidP="00055CD9">
          <w:pPr>
            <w:tabs>
              <w:tab w:val="center" w:pos="4536"/>
              <w:tab w:val="right" w:pos="9072"/>
            </w:tabs>
            <w:jc w:val="right"/>
            <w:rPr>
              <w:rFonts w:ascii="DIN-LightAlternate" w:eastAsia="Times New Roman" w:hAnsi="DIN-LightAlternate"/>
              <w:sz w:val="14"/>
              <w:szCs w:val="14"/>
            </w:rPr>
          </w:pPr>
        </w:p>
      </w:tc>
      <w:tc>
        <w:tcPr>
          <w:tcW w:w="283" w:type="dxa"/>
        </w:tcPr>
        <w:p w14:paraId="12B2ADB8" w14:textId="77777777" w:rsidR="00055CD9" w:rsidRPr="00465FD2" w:rsidRDefault="00055CD9" w:rsidP="00055CD9">
          <w:pPr>
            <w:tabs>
              <w:tab w:val="center" w:pos="4536"/>
              <w:tab w:val="right" w:pos="9072"/>
            </w:tabs>
            <w:jc w:val="right"/>
            <w:rPr>
              <w:rFonts w:ascii="DIN-LightAlternate" w:eastAsia="Times New Roman" w:hAnsi="DIN-LightAlternate"/>
              <w:sz w:val="14"/>
              <w:szCs w:val="14"/>
            </w:rPr>
          </w:pPr>
        </w:p>
      </w:tc>
    </w:tr>
  </w:tbl>
  <w:p w14:paraId="29B831C6" w14:textId="77777777" w:rsidR="00F8647A" w:rsidRDefault="00F8647A" w:rsidP="00055CD9">
    <w:pPr>
      <w:tabs>
        <w:tab w:val="center" w:pos="4536"/>
        <w:tab w:val="right" w:pos="9072"/>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D89C83C8"/>
    <w:name w:val="LIST_NUM3"/>
    <w:lvl w:ilvl="0">
      <w:start w:val="1"/>
      <w:numFmt w:val="decimal"/>
      <w:pStyle w:val="LAListe3"/>
      <w:lvlText w:val="%1."/>
      <w:lvlJc w:val="left"/>
      <w:pPr>
        <w:tabs>
          <w:tab w:val="num" w:pos="2268"/>
        </w:tabs>
        <w:ind w:left="2268" w:hanging="567"/>
      </w:pPr>
    </w:lvl>
  </w:abstractNum>
  <w:abstractNum w:abstractNumId="1" w15:restartNumberingAfterBreak="0">
    <w:nsid w:val="08BF3E90"/>
    <w:multiLevelType w:val="hybridMultilevel"/>
    <w:tmpl w:val="A1F2551E"/>
    <w:lvl w:ilvl="0" w:tplc="17D6C268">
      <w:start w:val="1"/>
      <w:numFmt w:val="bullet"/>
      <w:lvlText w:val="-"/>
      <w:lvlJc w:val="left"/>
      <w:pPr>
        <w:ind w:left="284" w:hanging="284"/>
      </w:pPr>
      <w:rPr>
        <w:rFonts w:ascii="Arial" w:eastAsiaTheme="minorHAnsi"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93C4D"/>
    <w:multiLevelType w:val="singleLevel"/>
    <w:tmpl w:val="B4A0D8D6"/>
    <w:name w:val="LIST_NUM1"/>
    <w:lvl w:ilvl="0">
      <w:start w:val="1"/>
      <w:numFmt w:val="decimal"/>
      <w:pStyle w:val="LAListe1"/>
      <w:lvlText w:val="%1."/>
      <w:lvlJc w:val="left"/>
      <w:pPr>
        <w:tabs>
          <w:tab w:val="num" w:pos="1134"/>
        </w:tabs>
        <w:ind w:left="1134" w:hanging="567"/>
      </w:pPr>
    </w:lvl>
  </w:abstractNum>
  <w:abstractNum w:abstractNumId="3" w15:restartNumberingAfterBreak="0">
    <w:nsid w:val="0A34110B"/>
    <w:multiLevelType w:val="multilevel"/>
    <w:tmpl w:val="9516DC4A"/>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682EEC"/>
    <w:multiLevelType w:val="hybridMultilevel"/>
    <w:tmpl w:val="BEB24EDA"/>
    <w:lvl w:ilvl="0" w:tplc="17D6C268">
      <w:start w:val="1"/>
      <w:numFmt w:val="bullet"/>
      <w:lvlText w:val="-"/>
      <w:lvlJc w:val="left"/>
      <w:pPr>
        <w:ind w:left="1287" w:hanging="360"/>
      </w:pPr>
      <w:rPr>
        <w:rFonts w:ascii="Arial" w:eastAsiaTheme="minorHAnsi" w:hAnsi="Arial" w:hint="default"/>
      </w:rPr>
    </w:lvl>
    <w:lvl w:ilvl="1" w:tplc="882EAC84">
      <w:start w:val="1"/>
      <w:numFmt w:val="bullet"/>
      <w:lvlText w:val="-"/>
      <w:lvlJc w:val="left"/>
      <w:pPr>
        <w:ind w:left="284" w:hanging="284"/>
      </w:pPr>
      <w:rPr>
        <w:rFonts w:ascii="Arial" w:eastAsiaTheme="minorHAnsi" w:hAnsi="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925494E"/>
    <w:multiLevelType w:val="singleLevel"/>
    <w:tmpl w:val="BA501484"/>
    <w:name w:val="PARA_BULLETS1"/>
    <w:lvl w:ilvl="0">
      <w:start w:val="1"/>
      <w:numFmt w:val="bullet"/>
      <w:pStyle w:val="LAAufz1"/>
      <w:lvlText w:val="–"/>
      <w:lvlJc w:val="left"/>
      <w:pPr>
        <w:tabs>
          <w:tab w:val="num" w:pos="850"/>
        </w:tabs>
        <w:ind w:left="850" w:hanging="283"/>
      </w:pPr>
    </w:lvl>
  </w:abstractNum>
  <w:abstractNum w:abstractNumId="6" w15:restartNumberingAfterBreak="0">
    <w:nsid w:val="1BC043F0"/>
    <w:multiLevelType w:val="singleLevel"/>
    <w:tmpl w:val="597C66A4"/>
    <w:name w:val="LIST_NUM2"/>
    <w:lvl w:ilvl="0">
      <w:start w:val="1"/>
      <w:numFmt w:val="decimal"/>
      <w:pStyle w:val="LAListe2"/>
      <w:lvlText w:val="%1."/>
      <w:lvlJc w:val="left"/>
      <w:pPr>
        <w:tabs>
          <w:tab w:val="num" w:pos="1701"/>
        </w:tabs>
        <w:ind w:left="1701" w:hanging="567"/>
      </w:pPr>
    </w:lvl>
  </w:abstractNum>
  <w:abstractNum w:abstractNumId="7" w15:restartNumberingAfterBreak="0">
    <w:nsid w:val="3BB00B3D"/>
    <w:multiLevelType w:val="singleLevel"/>
    <w:tmpl w:val="C0CE38B6"/>
    <w:name w:val="LIST_ANTRAG_AUFZ2"/>
    <w:lvl w:ilvl="0">
      <w:start w:val="1"/>
      <w:numFmt w:val="bullet"/>
      <w:pStyle w:val="LAAntrag2Aufz"/>
      <w:lvlText w:val="–"/>
      <w:lvlJc w:val="left"/>
      <w:pPr>
        <w:tabs>
          <w:tab w:val="num" w:pos="1984"/>
        </w:tabs>
        <w:ind w:left="1984" w:hanging="283"/>
      </w:pPr>
    </w:lvl>
  </w:abstractNum>
  <w:abstractNum w:abstractNumId="8" w15:restartNumberingAfterBreak="0">
    <w:nsid w:val="3F2121DD"/>
    <w:multiLevelType w:val="multilevel"/>
    <w:tmpl w:val="072C9BE6"/>
    <w:name w:val="LA-STANDARD"/>
    <w:lvl w:ilvl="0">
      <w:start w:val="1"/>
      <w:numFmt w:val="upperLetter"/>
      <w:pStyle w:val="LAEbene1"/>
      <w:lvlText w:val="%1."/>
      <w:lvlJc w:val="left"/>
      <w:pPr>
        <w:tabs>
          <w:tab w:val="num" w:pos="567"/>
        </w:tabs>
        <w:ind w:left="567" w:hanging="567"/>
      </w:pPr>
    </w:lvl>
    <w:lvl w:ilvl="1">
      <w:start w:val="1"/>
      <w:numFmt w:val="upperRoman"/>
      <w:pStyle w:val="LAEbene2"/>
      <w:lvlText w:val="%2."/>
      <w:lvlJc w:val="left"/>
      <w:pPr>
        <w:tabs>
          <w:tab w:val="num" w:pos="567"/>
        </w:tabs>
        <w:ind w:left="567" w:hanging="567"/>
      </w:p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9" w15:restartNumberingAfterBreak="0">
    <w:nsid w:val="4F38607E"/>
    <w:multiLevelType w:val="singleLevel"/>
    <w:tmpl w:val="6C289F0E"/>
    <w:name w:val="PARA_BULLETS2"/>
    <w:lvl w:ilvl="0">
      <w:start w:val="1"/>
      <w:numFmt w:val="bullet"/>
      <w:pStyle w:val="LAAufz2"/>
      <w:lvlText w:val="–"/>
      <w:lvlJc w:val="left"/>
      <w:pPr>
        <w:tabs>
          <w:tab w:val="num" w:pos="1417"/>
        </w:tabs>
        <w:ind w:left="1417" w:hanging="283"/>
      </w:pPr>
    </w:lvl>
  </w:abstractNum>
  <w:abstractNum w:abstractNumId="10" w15:restartNumberingAfterBreak="0">
    <w:nsid w:val="66D72043"/>
    <w:multiLevelType w:val="singleLevel"/>
    <w:tmpl w:val="E9724384"/>
    <w:name w:val="LIST_ANTRAG_AUFZ1"/>
    <w:lvl w:ilvl="0">
      <w:start w:val="1"/>
      <w:numFmt w:val="bullet"/>
      <w:pStyle w:val="LAAntrag1Aufz"/>
      <w:lvlText w:val="–"/>
      <w:lvlJc w:val="left"/>
      <w:pPr>
        <w:tabs>
          <w:tab w:val="num" w:pos="1417"/>
        </w:tabs>
        <w:ind w:left="1417" w:hanging="283"/>
      </w:pPr>
    </w:lvl>
  </w:abstractNum>
  <w:abstractNum w:abstractNumId="11" w15:restartNumberingAfterBreak="0">
    <w:nsid w:val="791326AF"/>
    <w:multiLevelType w:val="singleLevel"/>
    <w:tmpl w:val="2842F08C"/>
    <w:name w:val="PARA_BULLETS3"/>
    <w:lvl w:ilvl="0">
      <w:start w:val="1"/>
      <w:numFmt w:val="bullet"/>
      <w:pStyle w:val="LAAufz3"/>
      <w:lvlText w:val="–"/>
      <w:lvlJc w:val="left"/>
      <w:pPr>
        <w:tabs>
          <w:tab w:val="num" w:pos="1984"/>
        </w:tabs>
        <w:ind w:left="1984" w:hanging="283"/>
      </w:pPr>
    </w:lvl>
  </w:abstractNum>
  <w:num w:numId="1" w16cid:durableId="1687825599">
    <w:abstractNumId w:val="5"/>
  </w:num>
  <w:num w:numId="2" w16cid:durableId="2016616802">
    <w:abstractNumId w:val="9"/>
  </w:num>
  <w:num w:numId="3" w16cid:durableId="1819346400">
    <w:abstractNumId w:val="11"/>
  </w:num>
  <w:num w:numId="4" w16cid:durableId="559709594">
    <w:abstractNumId w:val="8"/>
  </w:num>
  <w:num w:numId="5" w16cid:durableId="1232958350">
    <w:abstractNumId w:val="10"/>
  </w:num>
  <w:num w:numId="6" w16cid:durableId="1596086214">
    <w:abstractNumId w:val="7"/>
  </w:num>
  <w:num w:numId="7" w16cid:durableId="803541867">
    <w:abstractNumId w:val="2"/>
  </w:num>
  <w:num w:numId="8" w16cid:durableId="1146163944">
    <w:abstractNumId w:val="6"/>
  </w:num>
  <w:num w:numId="9" w16cid:durableId="151145830">
    <w:abstractNumId w:val="0"/>
  </w:num>
  <w:num w:numId="10" w16cid:durableId="584070892">
    <w:abstractNumId w:val="3"/>
  </w:num>
  <w:num w:numId="11" w16cid:durableId="1615987614">
    <w:abstractNumId w:val="4"/>
  </w:num>
  <w:num w:numId="12" w16cid:durableId="130828783">
    <w:abstractNumId w:val="1"/>
  </w:num>
  <w:num w:numId="13" w16cid:durableId="943075383">
    <w:abstractNumId w:val="8"/>
  </w:num>
  <w:num w:numId="14" w16cid:durableId="8585429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1|LA-STANDARD|1|TOC_LA_STANDARD|0|LA Ebene 1|LA Ebene 2|LA Ebene 3|LA Ebene 4|LA Ebene 5|LA Ebene 6|LA Ebene 7|LA Ebene 8|"/>
    <w:docVar w:name="LA_TemplateID" w:val="Leer1"/>
    <w:docVar w:name="LA_TemplateVersion" w:val="2"/>
  </w:docVars>
  <w:rsids>
    <w:rsidRoot w:val="0042793A"/>
    <w:rsid w:val="00055CD9"/>
    <w:rsid w:val="0005783C"/>
    <w:rsid w:val="000649AC"/>
    <w:rsid w:val="000817DC"/>
    <w:rsid w:val="0009137C"/>
    <w:rsid w:val="000A0DEB"/>
    <w:rsid w:val="000A421B"/>
    <w:rsid w:val="000B075A"/>
    <w:rsid w:val="000D02B4"/>
    <w:rsid w:val="00107FBD"/>
    <w:rsid w:val="00112E48"/>
    <w:rsid w:val="00116209"/>
    <w:rsid w:val="001247B9"/>
    <w:rsid w:val="00141A4B"/>
    <w:rsid w:val="001866D1"/>
    <w:rsid w:val="001C0B22"/>
    <w:rsid w:val="001E6451"/>
    <w:rsid w:val="001F3731"/>
    <w:rsid w:val="001F7EDF"/>
    <w:rsid w:val="00205069"/>
    <w:rsid w:val="002366C3"/>
    <w:rsid w:val="00261C4C"/>
    <w:rsid w:val="002750BC"/>
    <w:rsid w:val="002A5147"/>
    <w:rsid w:val="002E248C"/>
    <w:rsid w:val="0030693D"/>
    <w:rsid w:val="00347865"/>
    <w:rsid w:val="00383F0D"/>
    <w:rsid w:val="003A322D"/>
    <w:rsid w:val="003C1C29"/>
    <w:rsid w:val="004258B2"/>
    <w:rsid w:val="0042793A"/>
    <w:rsid w:val="0046122F"/>
    <w:rsid w:val="004D3108"/>
    <w:rsid w:val="004E1B5F"/>
    <w:rsid w:val="004F40A7"/>
    <w:rsid w:val="0052096F"/>
    <w:rsid w:val="00522090"/>
    <w:rsid w:val="0055378D"/>
    <w:rsid w:val="00585DF1"/>
    <w:rsid w:val="005924EB"/>
    <w:rsid w:val="00592858"/>
    <w:rsid w:val="005B4C8A"/>
    <w:rsid w:val="005E3174"/>
    <w:rsid w:val="005E45A7"/>
    <w:rsid w:val="006332F4"/>
    <w:rsid w:val="00651BE0"/>
    <w:rsid w:val="00656A32"/>
    <w:rsid w:val="00697BDC"/>
    <w:rsid w:val="006A5A4B"/>
    <w:rsid w:val="006B6C6D"/>
    <w:rsid w:val="0070638A"/>
    <w:rsid w:val="007249FF"/>
    <w:rsid w:val="00755A46"/>
    <w:rsid w:val="0076312E"/>
    <w:rsid w:val="00771F7E"/>
    <w:rsid w:val="00775765"/>
    <w:rsid w:val="00782F8D"/>
    <w:rsid w:val="00786D81"/>
    <w:rsid w:val="0079113F"/>
    <w:rsid w:val="007C00D2"/>
    <w:rsid w:val="007D7D27"/>
    <w:rsid w:val="00813FEE"/>
    <w:rsid w:val="00827240"/>
    <w:rsid w:val="00834095"/>
    <w:rsid w:val="00840FD7"/>
    <w:rsid w:val="00861192"/>
    <w:rsid w:val="0088291B"/>
    <w:rsid w:val="00894B1C"/>
    <w:rsid w:val="008A2ABF"/>
    <w:rsid w:val="008C2DD7"/>
    <w:rsid w:val="008D7E52"/>
    <w:rsid w:val="008E3D60"/>
    <w:rsid w:val="008E543F"/>
    <w:rsid w:val="00915669"/>
    <w:rsid w:val="00935547"/>
    <w:rsid w:val="009876D1"/>
    <w:rsid w:val="00991160"/>
    <w:rsid w:val="009A3518"/>
    <w:rsid w:val="009B1B38"/>
    <w:rsid w:val="009C1DA4"/>
    <w:rsid w:val="009D6F6F"/>
    <w:rsid w:val="009F5DE1"/>
    <w:rsid w:val="00A31433"/>
    <w:rsid w:val="00A731E3"/>
    <w:rsid w:val="00AD0087"/>
    <w:rsid w:val="00B0707D"/>
    <w:rsid w:val="00B402D8"/>
    <w:rsid w:val="00B508AA"/>
    <w:rsid w:val="00B77BF8"/>
    <w:rsid w:val="00BE723D"/>
    <w:rsid w:val="00C3211D"/>
    <w:rsid w:val="00C60A2F"/>
    <w:rsid w:val="00C80622"/>
    <w:rsid w:val="00C82613"/>
    <w:rsid w:val="00CD0518"/>
    <w:rsid w:val="00CD191D"/>
    <w:rsid w:val="00CF4038"/>
    <w:rsid w:val="00CF4A0B"/>
    <w:rsid w:val="00D504C5"/>
    <w:rsid w:val="00D50A20"/>
    <w:rsid w:val="00DC0535"/>
    <w:rsid w:val="00DC181F"/>
    <w:rsid w:val="00DE0C8C"/>
    <w:rsid w:val="00DF593B"/>
    <w:rsid w:val="00E4577A"/>
    <w:rsid w:val="00EA6A1F"/>
    <w:rsid w:val="00ED1CB6"/>
    <w:rsid w:val="00ED210F"/>
    <w:rsid w:val="00EE406C"/>
    <w:rsid w:val="00F41DC1"/>
    <w:rsid w:val="00F460DF"/>
    <w:rsid w:val="00F64D6B"/>
    <w:rsid w:val="00F8647A"/>
    <w:rsid w:val="00F872C7"/>
    <w:rsid w:val="00FA0ECE"/>
    <w:rsid w:val="00FB0713"/>
    <w:rsid w:val="00FC1462"/>
    <w:rsid w:val="00FF6EFE"/>
    <w:rsid w:val="00FF73A4"/>
    <w:rsid w:val="3D426B71"/>
    <w:rsid w:val="728DF50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73B2E"/>
  <w15:chartTrackingRefBased/>
  <w15:docId w15:val="{7425ACCB-E4EA-4B29-ABCA-D88972D9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F5DE1"/>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9F5DE1"/>
    <w:pPr>
      <w:spacing w:before="200" w:line="312" w:lineRule="auto"/>
      <w:jc w:val="both"/>
    </w:pPr>
  </w:style>
  <w:style w:type="character" w:customStyle="1" w:styleId="TextkrperZchn">
    <w:name w:val="Textkörper Zchn"/>
    <w:basedOn w:val="Absatz-Standardschriftart"/>
    <w:link w:val="Textkrper"/>
    <w:uiPriority w:val="99"/>
    <w:rsid w:val="009F5DE1"/>
    <w:rPr>
      <w:rFonts w:ascii="Arial" w:hAnsi="Arial" w:cs="Arial"/>
      <w:sz w:val="21"/>
    </w:rPr>
  </w:style>
  <w:style w:type="paragraph" w:styleId="Listenabsatz">
    <w:name w:val="List Paragraph"/>
    <w:basedOn w:val="Standard"/>
    <w:uiPriority w:val="34"/>
    <w:semiHidden/>
    <w:rsid w:val="009F5DE1"/>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10"/>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850"/>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2"/>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417"/>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3"/>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1984"/>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uiPriority w:val="22"/>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basedOn w:val="Absatz-Standardschriftart"/>
    <w:link w:val="berschrift1"/>
    <w:uiPriority w:val="9"/>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585DF1"/>
    <w:pPr>
      <w:keepNext/>
      <w:keepLines/>
      <w:numPr>
        <w:numId w:val="4"/>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585DF1"/>
    <w:pPr>
      <w:keepNext/>
      <w:keepLines/>
      <w:numPr>
        <w:ilvl w:val="1"/>
        <w:numId w:val="4"/>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585DF1"/>
    <w:pPr>
      <w:keepNext/>
      <w:keepLines/>
      <w:numPr>
        <w:ilvl w:val="2"/>
        <w:numId w:val="4"/>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585DF1"/>
    <w:pPr>
      <w:keepNext/>
      <w:keepLines/>
      <w:numPr>
        <w:ilvl w:val="3"/>
        <w:numId w:val="4"/>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585DF1"/>
    <w:pPr>
      <w:keepNext/>
      <w:keepLines/>
      <w:numPr>
        <w:ilvl w:val="4"/>
        <w:numId w:val="4"/>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585DF1"/>
    <w:pPr>
      <w:keepNext/>
      <w:keepLines/>
      <w:numPr>
        <w:ilvl w:val="5"/>
        <w:numId w:val="4"/>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585DF1"/>
    <w:pPr>
      <w:keepNext/>
      <w:keepLines/>
      <w:numPr>
        <w:ilvl w:val="6"/>
        <w:numId w:val="4"/>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585DF1"/>
    <w:pPr>
      <w:keepNext/>
      <w:keepLines/>
      <w:numPr>
        <w:ilvl w:val="7"/>
        <w:numId w:val="4"/>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585DF1"/>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585DF1"/>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585DF1"/>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585DF1"/>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585DF1"/>
    <w:pPr>
      <w:tabs>
        <w:tab w:val="right" w:leader="dot" w:pos="9072"/>
      </w:tabs>
      <w:spacing w:before="240" w:after="0"/>
      <w:ind w:left="425" w:right="567" w:hanging="425"/>
    </w:pPr>
    <w:rPr>
      <w:rFonts w:eastAsia="Times New Roman" w:cs="Times New Roman"/>
      <w:caps/>
      <w:szCs w:val="24"/>
      <w:lang w:eastAsia="de-DE"/>
    </w:rPr>
  </w:style>
  <w:style w:type="paragraph" w:styleId="Verzeichnis1">
    <w:name w:val="toc 1"/>
    <w:basedOn w:val="Standard"/>
    <w:next w:val="Standard"/>
    <w:autoRedefine/>
    <w:uiPriority w:val="39"/>
    <w:unhideWhenUsed/>
    <w:rsid w:val="004D3108"/>
    <w:pPr>
      <w:spacing w:after="100"/>
    </w:pPr>
  </w:style>
  <w:style w:type="paragraph" w:customStyle="1" w:styleId="TOCLAEbene2">
    <w:name w:val="TOC LA Ebene 2"/>
    <w:basedOn w:val="Verzeichnis2"/>
    <w:rsid w:val="00585DF1"/>
    <w:pPr>
      <w:tabs>
        <w:tab w:val="clear" w:pos="9062"/>
        <w:tab w:val="right" w:leader="dot" w:pos="9072"/>
      </w:tabs>
      <w:spacing w:before="120" w:after="0"/>
      <w:ind w:left="425" w:right="567" w:hanging="425"/>
    </w:pPr>
    <w:rPr>
      <w:rFonts w:eastAsia="Times New Roman" w:cs="Times New Roman"/>
      <w:noProof/>
      <w:szCs w:val="24"/>
      <w:lang w:eastAsia="de-DE"/>
    </w:rPr>
  </w:style>
  <w:style w:type="paragraph" w:styleId="Verzeichnis2">
    <w:name w:val="toc 2"/>
    <w:basedOn w:val="Standard"/>
    <w:next w:val="Standard"/>
    <w:autoRedefine/>
    <w:uiPriority w:val="39"/>
    <w:unhideWhenUsed/>
    <w:rsid w:val="00CF4038"/>
    <w:pPr>
      <w:tabs>
        <w:tab w:val="left" w:pos="709"/>
        <w:tab w:val="right" w:leader="dot" w:pos="9062"/>
      </w:tabs>
      <w:spacing w:after="100"/>
      <w:ind w:left="210"/>
    </w:pPr>
  </w:style>
  <w:style w:type="paragraph" w:customStyle="1" w:styleId="TOCLAEbene3">
    <w:name w:val="TOC LA Ebene 3"/>
    <w:basedOn w:val="Verzeichnis3"/>
    <w:rsid w:val="00585DF1"/>
    <w:pPr>
      <w:tabs>
        <w:tab w:val="right" w:leader="dot" w:pos="9072"/>
      </w:tabs>
      <w:spacing w:before="120" w:after="0"/>
      <w:ind w:left="425" w:right="567"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4D3108"/>
    <w:pPr>
      <w:spacing w:after="100"/>
      <w:ind w:left="420"/>
    </w:pPr>
  </w:style>
  <w:style w:type="paragraph" w:customStyle="1" w:styleId="TOCLAEbene4">
    <w:name w:val="TOC LA Ebene 4"/>
    <w:basedOn w:val="Verzeichnis4"/>
    <w:rsid w:val="00585DF1"/>
    <w:pPr>
      <w:tabs>
        <w:tab w:val="right" w:leader="dot" w:pos="9072"/>
      </w:tabs>
      <w:spacing w:before="120" w:after="0"/>
      <w:ind w:left="850" w:right="567"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585DF1"/>
    <w:pPr>
      <w:tabs>
        <w:tab w:val="right" w:leader="dot" w:pos="9072"/>
      </w:tabs>
      <w:spacing w:before="60" w:after="0"/>
      <w:ind w:left="850" w:right="56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585DF1"/>
    <w:pPr>
      <w:tabs>
        <w:tab w:val="right" w:leader="dot" w:pos="9072"/>
      </w:tabs>
      <w:spacing w:before="60" w:after="0"/>
      <w:ind w:left="850" w:right="567"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585DF1"/>
    <w:pPr>
      <w:tabs>
        <w:tab w:val="right" w:leader="dot" w:pos="9072"/>
      </w:tabs>
      <w:spacing w:before="60" w:after="0"/>
      <w:ind w:left="1276" w:right="567"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585DF1"/>
    <w:pPr>
      <w:tabs>
        <w:tab w:val="right" w:leader="dot" w:pos="9072"/>
      </w:tabs>
      <w:spacing w:before="60" w:after="0"/>
      <w:ind w:left="1276" w:right="567"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10"/>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5"/>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6"/>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7"/>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8"/>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9"/>
      </w:numPr>
    </w:pPr>
  </w:style>
  <w:style w:type="character" w:customStyle="1" w:styleId="LAListe3Zchn">
    <w:name w:val="LA Liste 3 Zchn"/>
    <w:basedOn w:val="LATextZchn"/>
    <w:link w:val="LAListe3"/>
    <w:rsid w:val="009F5DE1"/>
    <w:rPr>
      <w:rFonts w:ascii="Arial" w:hAnsi="Arial" w:cs="Arial"/>
      <w:sz w:val="21"/>
    </w:rPr>
  </w:style>
  <w:style w:type="paragraph" w:styleId="Sprechblasentext">
    <w:name w:val="Balloon Text"/>
    <w:basedOn w:val="Standard"/>
    <w:link w:val="SprechblasentextZchn"/>
    <w:uiPriority w:val="99"/>
    <w:semiHidden/>
    <w:unhideWhenUsed/>
    <w:rsid w:val="0042793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793A"/>
    <w:rPr>
      <w:rFonts w:ascii="Segoe UI" w:hAnsi="Segoe UI" w:cs="Segoe UI"/>
      <w:sz w:val="18"/>
      <w:szCs w:val="18"/>
    </w:rPr>
  </w:style>
  <w:style w:type="table" w:styleId="Tabellenraster">
    <w:name w:val="Table Grid"/>
    <w:basedOn w:val="NormaleTabelle"/>
    <w:uiPriority w:val="39"/>
    <w:rsid w:val="0042793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42793A"/>
    <w:rPr>
      <w:sz w:val="16"/>
      <w:szCs w:val="16"/>
    </w:rPr>
  </w:style>
  <w:style w:type="paragraph" w:styleId="Kommentartext">
    <w:name w:val="annotation text"/>
    <w:basedOn w:val="Standard"/>
    <w:link w:val="KommentartextZchn"/>
    <w:uiPriority w:val="99"/>
    <w:unhideWhenUsed/>
    <w:rsid w:val="0042793A"/>
    <w:pPr>
      <w:spacing w:after="200"/>
    </w:pPr>
    <w:rPr>
      <w:rFonts w:ascii="Calibri" w:eastAsia="Calibri" w:hAnsi="Calibri" w:cs="Times New Roman"/>
      <w:sz w:val="20"/>
      <w:szCs w:val="20"/>
    </w:rPr>
  </w:style>
  <w:style w:type="character" w:customStyle="1" w:styleId="KommentartextZchn">
    <w:name w:val="Kommentartext Zchn"/>
    <w:basedOn w:val="Absatz-Standardschriftart"/>
    <w:link w:val="Kommentartext"/>
    <w:uiPriority w:val="99"/>
    <w:rsid w:val="0042793A"/>
    <w:rPr>
      <w:rFonts w:ascii="Calibri" w:eastAsia="Calibri"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585DF1"/>
    <w:pPr>
      <w:spacing w:after="0"/>
    </w:pPr>
    <w:rPr>
      <w:rFonts w:ascii="Arial" w:eastAsiaTheme="minorHAnsi" w:hAnsi="Arial" w:cs="Arial"/>
      <w:b/>
      <w:bCs/>
    </w:rPr>
  </w:style>
  <w:style w:type="character" w:customStyle="1" w:styleId="KommentarthemaZchn">
    <w:name w:val="Kommentarthema Zchn"/>
    <w:basedOn w:val="KommentartextZchn"/>
    <w:link w:val="Kommentarthema"/>
    <w:uiPriority w:val="99"/>
    <w:semiHidden/>
    <w:rsid w:val="00585DF1"/>
    <w:rPr>
      <w:rFonts w:ascii="Arial" w:eastAsia="Calibri" w:hAnsi="Arial" w:cs="Arial"/>
      <w:b/>
      <w:bCs/>
      <w:sz w:val="20"/>
      <w:szCs w:val="20"/>
    </w:rPr>
  </w:style>
  <w:style w:type="character" w:styleId="Hyperlink">
    <w:name w:val="Hyperlink"/>
    <w:basedOn w:val="Absatz-Standardschriftart"/>
    <w:uiPriority w:val="99"/>
    <w:unhideWhenUsed/>
    <w:rsid w:val="00CF4038"/>
    <w:rPr>
      <w:color w:val="0563C1" w:themeColor="hyperlink"/>
      <w:u w:val="single"/>
    </w:rPr>
  </w:style>
  <w:style w:type="paragraph" w:styleId="berarbeitung">
    <w:name w:val="Revision"/>
    <w:hidden/>
    <w:uiPriority w:val="99"/>
    <w:semiHidden/>
    <w:rsid w:val="00C80622"/>
    <w:pPr>
      <w:spacing w:after="0" w:line="240" w:lineRule="auto"/>
    </w:pPr>
    <w:rPr>
      <w:rFonts w:ascii="Arial" w:hAnsi="Arial"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7C5CE728D5ED74499D2FCF8ABA98945" ma:contentTypeVersion="11" ma:contentTypeDescription="Ein neues Dokument erstellen." ma:contentTypeScope="" ma:versionID="9f319a6f79cc1454d80ddce9c0d078e0">
  <xsd:schema xmlns:xsd="http://www.w3.org/2001/XMLSchema" xmlns:xs="http://www.w3.org/2001/XMLSchema" xmlns:p="http://schemas.microsoft.com/office/2006/metadata/properties" xmlns:ns2="eb47b78a-643f-4383-b9fa-b38e78b4c233" xmlns:ns3="cbe9e6b8-5162-4920-8f55-9976e6660740" targetNamespace="http://schemas.microsoft.com/office/2006/metadata/properties" ma:root="true" ma:fieldsID="5e47e74e6908fe09b97790d45bf78702" ns2:_="" ns3:_="">
    <xsd:import namespace="eb47b78a-643f-4383-b9fa-b38e78b4c233"/>
    <xsd:import namespace="cbe9e6b8-5162-4920-8f55-9976e666074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7b78a-643f-4383-b9fa-b38e78b4c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7439a8b-c2fd-4b41-8e34-80b2168f5d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9e6b8-5162-4920-8f55-9976e666074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9be65fd-f3b7-442f-81a6-a9ca6c0814c9}" ma:internalName="TaxCatchAll" ma:showField="CatchAllData" ma:web="cbe9e6b8-5162-4920-8f55-9976e666074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be9e6b8-5162-4920-8f55-9976e6660740" xsi:nil="true"/>
    <lcf76f155ced4ddcb4097134ff3c332f xmlns="eb47b78a-643f-4383-b9fa-b38e78b4c2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83E86F-8FC0-439A-BE8D-9AC832A67B03}">
  <ds:schemaRefs>
    <ds:schemaRef ds:uri="http://schemas.openxmlformats.org/officeDocument/2006/bibliography"/>
  </ds:schemaRefs>
</ds:datastoreItem>
</file>

<file path=customXml/itemProps2.xml><?xml version="1.0" encoding="utf-8"?>
<ds:datastoreItem xmlns:ds="http://schemas.openxmlformats.org/officeDocument/2006/customXml" ds:itemID="{04260030-6100-4978-8C54-01FF570A7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7b78a-643f-4383-b9fa-b38e78b4c233"/>
    <ds:schemaRef ds:uri="cbe9e6b8-5162-4920-8f55-9976e6660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B1EE5-27C5-43E1-93D9-BB52170A686F}">
  <ds:schemaRefs>
    <ds:schemaRef ds:uri="http://schemas.microsoft.com/sharepoint/v3/contenttype/forms"/>
  </ds:schemaRefs>
</ds:datastoreItem>
</file>

<file path=customXml/itemProps4.xml><?xml version="1.0" encoding="utf-8"?>
<ds:datastoreItem xmlns:ds="http://schemas.openxmlformats.org/officeDocument/2006/customXml" ds:itemID="{8CE19C31-156C-4F60-A15C-E7373487B779}">
  <ds:schemaRefs>
    <ds:schemaRef ds:uri="http://schemas.microsoft.com/office/2006/metadata/properties"/>
    <ds:schemaRef ds:uri="http://schemas.microsoft.com/office/infopath/2007/PartnerControls"/>
    <ds:schemaRef ds:uri="cbe9e6b8-5162-4920-8f55-9976e6660740"/>
    <ds:schemaRef ds:uri="eb47b78a-643f-4383-b9fa-b38e78b4c233"/>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10</Pages>
  <Words>1361</Words>
  <Characters>8581</Characters>
  <Application>Microsoft Office Word</Application>
  <DocSecurity>0</DocSecurity>
  <Lines>71</Lines>
  <Paragraphs>19</Paragraphs>
  <ScaleCrop>false</ScaleCrop>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Niersmann</dc:creator>
  <cp:keywords/>
  <dc:description/>
  <cp:lastModifiedBy>Marvin Hofmann</cp:lastModifiedBy>
  <cp:revision>13</cp:revision>
  <cp:lastPrinted>2023-06-15T13:20:00Z</cp:lastPrinted>
  <dcterms:created xsi:type="dcterms:W3CDTF">2025-11-21T15:28:00Z</dcterms:created>
  <dcterms:modified xsi:type="dcterms:W3CDTF">2026-07-02T14:46:00Z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0x010100A7C5CE728D5ED74499D2FCF8ABA98945</vt:lpwstr>
  </property>
</Properties>
</file>